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bookmarkStart w:id="1" w:name="_Hlk37418177"/>
    <w:p w14:paraId="5CBC6E14" w14:textId="3B3FCEE5" w:rsidR="004944AE" w:rsidRPr="00903BCC" w:rsidRDefault="004944AE" w:rsidP="004944AE">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w:t>
      </w:r>
      <w:r w:rsidR="00903BCC" w:rsidRPr="00903BCC">
        <w:rPr>
          <w:rFonts w:ascii="Arial" w:hAnsi="Arial"/>
          <w:b/>
          <w:sz w:val="28"/>
          <w:szCs w:val="28"/>
          <w:lang w:val="en-US"/>
        </w:rPr>
        <w:t>4</w:t>
      </w:r>
      <w:r w:rsidRPr="00903BCC">
        <w:rPr>
          <w:rFonts w:ascii="Arial" w:hAnsi="Arial"/>
          <w:b/>
          <w:sz w:val="28"/>
          <w:szCs w:val="28"/>
        </w:rPr>
        <w:fldChar w:fldCharType="end"/>
      </w:r>
      <w:r w:rsidR="005C44CE">
        <w:rPr>
          <w:rFonts w:ascii="Arial" w:hAnsi="Arial"/>
          <w:b/>
          <w:sz w:val="28"/>
          <w:szCs w:val="28"/>
        </w:rPr>
        <w:t>bis</w:t>
      </w:r>
      <w:r w:rsidRPr="00903BCC">
        <w:rPr>
          <w:rFonts w:ascii="Arial" w:hAnsi="Arial"/>
          <w:b/>
          <w:szCs w:val="22"/>
          <w:lang w:val="de-DE"/>
        </w:rPr>
        <w:tab/>
      </w:r>
      <w:r w:rsidRPr="00903BCC">
        <w:rPr>
          <w:rFonts w:ascii="Arial" w:hAnsi="Arial"/>
          <w:b/>
          <w:sz w:val="28"/>
          <w:szCs w:val="28"/>
        </w:rPr>
        <w:t>R1-</w:t>
      </w:r>
      <w:r w:rsidR="00497AAB" w:rsidRPr="00903BCC">
        <w:rPr>
          <w:rFonts w:ascii="Arial" w:hAnsi="Arial"/>
          <w:b/>
          <w:sz w:val="28"/>
          <w:szCs w:val="28"/>
        </w:rPr>
        <w:t>230</w:t>
      </w:r>
      <w:r w:rsidR="00DF785C">
        <w:rPr>
          <w:rFonts w:ascii="Arial" w:hAnsi="Arial"/>
          <w:b/>
          <w:sz w:val="28"/>
          <w:szCs w:val="28"/>
        </w:rPr>
        <w:t>8956</w:t>
      </w:r>
    </w:p>
    <w:p w14:paraId="45D0EDE3" w14:textId="4ADC574C" w:rsidR="00903BCC" w:rsidRPr="00903BCC" w:rsidRDefault="001A2BDA" w:rsidP="00903BCC">
      <w:pPr>
        <w:widowControl w:val="0"/>
        <w:spacing w:after="0"/>
        <w:rPr>
          <w:rFonts w:ascii="Arial" w:hAnsi="Arial"/>
          <w:b/>
          <w:sz w:val="28"/>
          <w:szCs w:val="28"/>
          <w:lang w:val="en-US"/>
        </w:rPr>
      </w:pPr>
      <w:r w:rsidRPr="009D5DAE">
        <w:rPr>
          <w:rFonts w:ascii="Arial" w:hAnsi="Arial"/>
          <w:b/>
          <w:sz w:val="28"/>
          <w:szCs w:val="28"/>
          <w:lang w:val="en-US"/>
        </w:rPr>
        <w:fldChar w:fldCharType="begin"/>
      </w:r>
      <w:r w:rsidRPr="009D5DAE">
        <w:rPr>
          <w:rFonts w:ascii="Arial" w:hAnsi="Arial"/>
          <w:b/>
          <w:sz w:val="28"/>
          <w:szCs w:val="28"/>
          <w:lang w:val="en-US"/>
        </w:rPr>
        <w:instrText xml:space="preserve"> DOCPROPERTY  MeetingPlaceDates  \* MERGEFORMAT </w:instrText>
      </w:r>
      <w:r w:rsidRPr="009D5DAE">
        <w:rPr>
          <w:rFonts w:ascii="Arial" w:hAnsi="Arial"/>
          <w:b/>
          <w:sz w:val="28"/>
          <w:szCs w:val="28"/>
          <w:lang w:val="en-US"/>
        </w:rPr>
        <w:fldChar w:fldCharType="separate"/>
      </w:r>
      <w:r>
        <w:rPr>
          <w:rFonts w:ascii="Arial" w:eastAsia="MS Mincho" w:hAnsi="Arial" w:cs="Arial"/>
          <w:b/>
          <w:bCs/>
          <w:sz w:val="28"/>
          <w:szCs w:val="28"/>
          <w:lang w:eastAsia="ja-JP"/>
        </w:rPr>
        <w:t>Xiamen</w:t>
      </w:r>
      <w:r w:rsidRPr="009D5DAE">
        <w:rPr>
          <w:rFonts w:ascii="Arial" w:eastAsia="MS Mincho" w:hAnsi="Arial" w:cs="Arial"/>
          <w:b/>
          <w:bCs/>
          <w:sz w:val="28"/>
          <w:szCs w:val="28"/>
          <w:lang w:eastAsia="ja-JP"/>
        </w:rPr>
        <w:t xml:space="preserve">, </w:t>
      </w:r>
      <w:r>
        <w:rPr>
          <w:rFonts w:ascii="Arial" w:eastAsia="MS Mincho" w:hAnsi="Arial" w:cs="Arial"/>
          <w:b/>
          <w:bCs/>
          <w:sz w:val="28"/>
          <w:szCs w:val="28"/>
          <w:lang w:eastAsia="ja-JP"/>
        </w:rPr>
        <w:t>China</w:t>
      </w:r>
      <w:r w:rsidRPr="009D5DAE">
        <w:rPr>
          <w:rFonts w:ascii="Arial" w:eastAsia="MS Mincho" w:hAnsi="Arial" w:cs="Arial"/>
          <w:b/>
          <w:bCs/>
          <w:sz w:val="28"/>
          <w:szCs w:val="28"/>
          <w:lang w:eastAsia="ja-JP"/>
        </w:rPr>
        <w:t xml:space="preserve">, </w:t>
      </w:r>
      <w:r>
        <w:rPr>
          <w:rFonts w:ascii="Arial" w:hAnsi="Arial"/>
          <w:b/>
          <w:sz w:val="28"/>
          <w:szCs w:val="28"/>
          <w:lang w:val="en-US"/>
        </w:rPr>
        <w:t>Oct. 9</w:t>
      </w:r>
      <w:r w:rsidRPr="009D5DAE">
        <w:rPr>
          <w:rFonts w:ascii="Arial" w:hAnsi="Arial"/>
          <w:b/>
          <w:sz w:val="28"/>
          <w:szCs w:val="28"/>
          <w:vertAlign w:val="superscript"/>
          <w:lang w:val="en-US"/>
        </w:rPr>
        <w:t>th</w:t>
      </w:r>
      <w:r>
        <w:rPr>
          <w:rFonts w:ascii="Arial" w:hAnsi="Arial"/>
          <w:b/>
          <w:sz w:val="28"/>
          <w:szCs w:val="28"/>
          <w:lang w:val="en-US"/>
        </w:rPr>
        <w:t xml:space="preserve"> - Oct. 13</w:t>
      </w:r>
      <w:r w:rsidRPr="009D5DAE">
        <w:rPr>
          <w:rFonts w:ascii="Arial" w:hAnsi="Arial"/>
          <w:b/>
          <w:sz w:val="28"/>
          <w:szCs w:val="28"/>
          <w:vertAlign w:val="superscript"/>
          <w:lang w:val="en-US"/>
        </w:rPr>
        <w:t>th</w:t>
      </w:r>
      <w:r w:rsidRPr="009D5DAE">
        <w:rPr>
          <w:rFonts w:ascii="Arial" w:hAnsi="Arial"/>
          <w:b/>
          <w:sz w:val="28"/>
          <w:szCs w:val="28"/>
          <w:lang w:val="en-US"/>
        </w:rPr>
        <w:t>, 2023</w:t>
      </w:r>
      <w:r w:rsidRPr="009D5DAE">
        <w:rPr>
          <w:rFonts w:ascii="Arial" w:hAnsi="Arial"/>
          <w:b/>
          <w:sz w:val="28"/>
          <w:szCs w:val="28"/>
          <w:lang w:val="en-US"/>
        </w:rPr>
        <w:fldChar w:fldCharType="end"/>
      </w:r>
    </w:p>
    <w:bookmarkEnd w:id="0"/>
    <w:p w14:paraId="43D7DE2A" w14:textId="7B430610" w:rsidR="004944AE" w:rsidRPr="003A74B1" w:rsidRDefault="004944AE" w:rsidP="004944AE">
      <w:pPr>
        <w:widowControl w:val="0"/>
        <w:spacing w:after="0"/>
        <w:rPr>
          <w:rFonts w:ascii="Arial" w:hAnsi="Arial"/>
          <w:b/>
          <w:sz w:val="24"/>
          <w:szCs w:val="24"/>
          <w:lang w:val="en-US"/>
        </w:rPr>
      </w:pPr>
    </w:p>
    <w:bookmarkEnd w:id="1"/>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60A69E3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DD52E3">
        <w:rPr>
          <w:rFonts w:ascii="Arial" w:hAnsi="Arial" w:cs="Arial"/>
          <w:b/>
          <w:sz w:val="24"/>
          <w:szCs w:val="24"/>
        </w:rPr>
        <w:t>Remaining issues</w:t>
      </w:r>
      <w:r w:rsidR="006E32CB">
        <w:rPr>
          <w:rFonts w:ascii="Arial" w:hAnsi="Arial" w:cs="Arial"/>
          <w:b/>
          <w:sz w:val="24"/>
          <w:szCs w:val="24"/>
        </w:rPr>
        <w:t xml:space="preserve"> on </w:t>
      </w:r>
      <w:r w:rsidR="00B52DDA">
        <w:rPr>
          <w:rFonts w:ascii="Arial" w:hAnsi="Arial" w:cs="Arial"/>
          <w:b/>
          <w:sz w:val="24"/>
          <w:szCs w:val="24"/>
        </w:rPr>
        <w:t>LPHAP</w:t>
      </w:r>
    </w:p>
    <w:p w14:paraId="529C67FA" w14:textId="0323A1B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C72F48">
        <w:rPr>
          <w:rFonts w:ascii="Arial" w:eastAsia="MS Mincho" w:hAnsi="Arial" w:cs="Arial"/>
          <w:b/>
          <w:sz w:val="24"/>
          <w:szCs w:val="24"/>
        </w:rPr>
        <w:t>8</w:t>
      </w:r>
      <w:r w:rsidR="006E32CB">
        <w:rPr>
          <w:rFonts w:ascii="Arial" w:eastAsia="MS Mincho" w:hAnsi="Arial" w:cs="Arial"/>
          <w:b/>
          <w:sz w:val="24"/>
          <w:szCs w:val="24"/>
        </w:rPr>
        <w:t>.</w:t>
      </w:r>
      <w:r w:rsidR="00C72F48">
        <w:rPr>
          <w:rFonts w:ascii="Arial" w:eastAsia="MS Mincho" w:hAnsi="Arial" w:cs="Arial"/>
          <w:b/>
          <w:sz w:val="24"/>
          <w:szCs w:val="24"/>
        </w:rPr>
        <w:t>3</w:t>
      </w:r>
      <w:r w:rsidR="006E32CB">
        <w:rPr>
          <w:rFonts w:ascii="Arial" w:eastAsia="MS Mincho" w:hAnsi="Arial" w:cs="Arial"/>
          <w:b/>
          <w:sz w:val="24"/>
          <w:szCs w:val="24"/>
        </w:rPr>
        <w:t>.</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4D41184" w:rsidR="005057F7" w:rsidRPr="00CF562F" w:rsidRDefault="006E32CB" w:rsidP="006E32CB">
      <w:pPr>
        <w:pStyle w:val="ListParagraph"/>
        <w:spacing w:before="120" w:after="120"/>
        <w:ind w:left="0"/>
        <w:contextualSpacing w:val="0"/>
        <w:jc w:val="both"/>
        <w:rPr>
          <w:lang w:val="en-US"/>
        </w:rPr>
      </w:pPr>
      <w:bookmarkStart w:id="2" w:name="_Hlk525462591"/>
      <w:r w:rsidRPr="00CF562F">
        <w:rPr>
          <w:lang w:val="en-US"/>
        </w:rPr>
        <w:t xml:space="preserve">In Rel-16 native NR positioning support was standardized and in Rel-17 enhancements were made. </w:t>
      </w:r>
      <w:r w:rsidR="00CC2A98" w:rsidRPr="00CF562F">
        <w:rPr>
          <w:lang w:val="en-US"/>
        </w:rPr>
        <w:t>At RAN#9</w:t>
      </w:r>
      <w:r w:rsidR="00542D0A" w:rsidRPr="00CF562F">
        <w:rPr>
          <w:lang w:val="en-US"/>
        </w:rPr>
        <w:t>8</w:t>
      </w:r>
      <w:r w:rsidR="00CC2A98" w:rsidRPr="00CF562F">
        <w:rPr>
          <w:lang w:val="en-US"/>
        </w:rPr>
        <w:t xml:space="preserve">, a new </w:t>
      </w:r>
      <w:r w:rsidR="00542D0A" w:rsidRPr="00CF562F">
        <w:rPr>
          <w:lang w:val="en-US"/>
        </w:rPr>
        <w:t>work</w:t>
      </w:r>
      <w:r w:rsidR="00CC2A98" w:rsidRPr="00CF562F">
        <w:rPr>
          <w:lang w:val="en-US"/>
        </w:rPr>
        <w:t xml:space="preserve"> item “</w:t>
      </w:r>
      <w:r w:rsidR="00542D0A" w:rsidRPr="00CF562F">
        <w:rPr>
          <w:lang w:val="en-US"/>
        </w:rPr>
        <w:t>E</w:t>
      </w:r>
      <w:r w:rsidR="00CC2A98" w:rsidRPr="00CF562F">
        <w:rPr>
          <w:lang w:val="en-US"/>
        </w:rPr>
        <w:t>xpanded and improved NR positioning” was approved</w:t>
      </w:r>
      <w:r w:rsidR="00BB5B8F" w:rsidRPr="00CF562F">
        <w:rPr>
          <w:lang w:val="en-US"/>
        </w:rPr>
        <w:t xml:space="preserve"> and updated at RAN#99</w:t>
      </w:r>
      <w:r w:rsidR="00CC2A98" w:rsidRPr="00CF562F">
        <w:rPr>
          <w:lang w:val="en-US"/>
        </w:rPr>
        <w:t xml:space="preserve"> </w:t>
      </w:r>
      <w:r w:rsidR="0095287B" w:rsidRPr="00CF562F">
        <w:rPr>
          <w:cs/>
          <w:lang w:val="en-US"/>
        </w:rPr>
        <w:fldChar w:fldCharType="begin"/>
      </w:r>
      <w:r w:rsidR="0095287B" w:rsidRPr="00CF562F">
        <w:rPr>
          <w:lang w:val="en-US"/>
        </w:rPr>
        <w:instrText xml:space="preserve"> REF _Ref100325078 \r \h </w:instrText>
      </w:r>
      <w:r w:rsidR="00E1793B" w:rsidRPr="00CF562F">
        <w:rPr>
          <w:lang w:val="en-US"/>
        </w:rPr>
        <w:instrText xml:space="preserve"> \* MERGEFORMAT </w:instrText>
      </w:r>
      <w:r w:rsidR="0095287B" w:rsidRPr="00CF562F">
        <w:rPr>
          <w:cs/>
          <w:lang w:val="en-US"/>
        </w:rPr>
      </w:r>
      <w:r w:rsidR="0095287B" w:rsidRPr="00CF562F">
        <w:rPr>
          <w:cs/>
          <w:lang w:val="en-US"/>
        </w:rPr>
        <w:fldChar w:fldCharType="separate"/>
      </w:r>
      <w:r w:rsidR="00DA1DA1" w:rsidRPr="00CF562F">
        <w:rPr>
          <w:lang w:val="en-US"/>
        </w:rPr>
        <w:t>[1]</w:t>
      </w:r>
      <w:r w:rsidR="0095287B" w:rsidRPr="00CF562F">
        <w:rPr>
          <w:cs/>
          <w:lang w:val="en-US"/>
        </w:rPr>
        <w:fldChar w:fldCharType="end"/>
      </w:r>
      <w:r w:rsidR="00542D0A" w:rsidRPr="00CF562F">
        <w:rPr>
          <w:lang w:val="en-US"/>
        </w:rPr>
        <w:t>.</w:t>
      </w:r>
      <w:r w:rsidR="001E6960" w:rsidRPr="00CF562F">
        <w:rPr>
          <w:lang w:val="en-US"/>
        </w:rPr>
        <w:t xml:space="preserve"> </w:t>
      </w:r>
      <w:r w:rsidRPr="00CF562F">
        <w:rPr>
          <w:lang w:val="en-US"/>
        </w:rPr>
        <w:t xml:space="preserve">This contribution discussed our views related to </w:t>
      </w:r>
      <w:r w:rsidR="00B52DDA" w:rsidRPr="00CF562F">
        <w:rPr>
          <w:lang w:val="en-US"/>
        </w:rPr>
        <w:t>LPHAP</w:t>
      </w:r>
      <w:r w:rsidRPr="00CF562F">
        <w:rPr>
          <w:lang w:val="en-US"/>
        </w:rPr>
        <w:t>. Our companion contributions discuss our other views [</w:t>
      </w:r>
      <w:r w:rsidR="00E658F7" w:rsidRPr="00CF562F">
        <w:rPr>
          <w:lang w:val="en-US"/>
        </w:rPr>
        <w:t>3-7</w:t>
      </w:r>
      <w:r w:rsidRPr="00CF562F">
        <w:rPr>
          <w:lang w:val="en-US"/>
        </w:rPr>
        <w:t>]. The objective in the WID is:</w:t>
      </w:r>
    </w:p>
    <w:bookmarkEnd w:id="2"/>
    <w:p w14:paraId="130FA889" w14:textId="77777777" w:rsidR="00B52DDA" w:rsidRPr="00CF562F" w:rsidRDefault="2FAE7DCE" w:rsidP="00917861">
      <w:pPr>
        <w:numPr>
          <w:ilvl w:val="0"/>
          <w:numId w:val="15"/>
        </w:numPr>
        <w:overflowPunct/>
        <w:autoSpaceDE/>
        <w:autoSpaceDN/>
        <w:adjustRightInd/>
        <w:spacing w:after="0" w:line="256" w:lineRule="auto"/>
        <w:ind w:left="720" w:hanging="360"/>
        <w:textAlignment w:val="auto"/>
        <w:rPr>
          <w:rFonts w:eastAsia="MS Mincho"/>
          <w:lang w:val="en-US" w:eastAsia="ko-KR"/>
        </w:rPr>
      </w:pPr>
      <w:r w:rsidRPr="00CF562F">
        <w:rPr>
          <w:rFonts w:eastAsia="MS Mincho"/>
          <w:lang w:eastAsia="ko-KR"/>
        </w:rPr>
        <w:t>Specify enhancements for enabling LPHAP use-case 6 as defined in TS 22.104 including:</w:t>
      </w:r>
    </w:p>
    <w:p w14:paraId="5AC1403F"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lang w:eastAsia="ko-KR"/>
        </w:rPr>
        <w:t xml:space="preserve">Extending </w:t>
      </w:r>
      <w:proofErr w:type="spellStart"/>
      <w:r w:rsidRPr="00CF562F">
        <w:rPr>
          <w:lang w:eastAsia="ko-KR"/>
        </w:rPr>
        <w:t>eDRX</w:t>
      </w:r>
      <w:proofErr w:type="spellEnd"/>
      <w:r w:rsidRPr="00CF562F">
        <w:rPr>
          <w:lang w:eastAsia="ko-KR"/>
        </w:rPr>
        <w:t xml:space="preserve"> cycle beyond 10.24s in RRC_INACTIVE state towards meeting the battery life requirement for LPHAP [RAN2, RAN3, RAN4]</w:t>
      </w:r>
    </w:p>
    <w:p w14:paraId="42CA9EBB"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 xml:space="preserve">Positioning-specific enhancement for </w:t>
      </w:r>
      <w:proofErr w:type="spellStart"/>
      <w:r w:rsidRPr="00CF562F">
        <w:rPr>
          <w:rFonts w:eastAsia="MS Mincho"/>
          <w:lang w:eastAsia="ko-KR"/>
        </w:rPr>
        <w:t>eDRX</w:t>
      </w:r>
      <w:proofErr w:type="spellEnd"/>
      <w:r w:rsidRPr="00CF562F">
        <w:rPr>
          <w:rFonts w:eastAsia="MS Mincho"/>
          <w:lang w:eastAsia="ko-KR"/>
        </w:rPr>
        <w:t xml:space="preserve"> cycle beyond 10.24s to be defined as part of Rel-18 WI on expanded and improved NR positioning.</w:t>
      </w:r>
    </w:p>
    <w:p w14:paraId="723850B6" w14:textId="77777777" w:rsidR="00B52DDA" w:rsidRPr="00CF562F" w:rsidRDefault="00B52DDA" w:rsidP="00917861">
      <w:pPr>
        <w:numPr>
          <w:ilvl w:val="3"/>
          <w:numId w:val="15"/>
        </w:numPr>
        <w:overflowPunct/>
        <w:autoSpaceDE/>
        <w:autoSpaceDN/>
        <w:adjustRightInd/>
        <w:spacing w:after="0" w:line="256" w:lineRule="auto"/>
        <w:ind w:left="2880" w:hanging="360"/>
        <w:textAlignment w:val="auto"/>
        <w:rPr>
          <w:rFonts w:eastAsia="MS Mincho"/>
          <w:lang w:eastAsia="ko-KR"/>
        </w:rPr>
      </w:pPr>
      <w:r w:rsidRPr="00CF562F">
        <w:rPr>
          <w:rFonts w:eastAsia="MS Mincho"/>
          <w:lang w:eastAsia="ko-KR"/>
        </w:rPr>
        <w:t xml:space="preserve">NOTE: Work on this objective should be coordinated with that in Rel-18 WI on </w:t>
      </w:r>
      <w:proofErr w:type="spellStart"/>
      <w:r w:rsidRPr="00CF562F">
        <w:rPr>
          <w:rFonts w:eastAsia="MS Mincho"/>
          <w:lang w:eastAsia="ko-KR"/>
        </w:rPr>
        <w:t>eRedCap</w:t>
      </w:r>
      <w:proofErr w:type="spellEnd"/>
      <w:r w:rsidRPr="00CF562F">
        <w:rPr>
          <w:rFonts w:eastAsia="MS Mincho"/>
          <w:lang w:eastAsia="ko-KR"/>
        </w:rPr>
        <w:t xml:space="preserve">. Towards this, the feature of extending </w:t>
      </w:r>
      <w:proofErr w:type="spellStart"/>
      <w:r w:rsidRPr="00CF562F">
        <w:rPr>
          <w:rFonts w:eastAsia="MS Mincho"/>
          <w:lang w:eastAsia="ko-KR"/>
        </w:rPr>
        <w:t>eDRX</w:t>
      </w:r>
      <w:proofErr w:type="spellEnd"/>
      <w:r w:rsidRPr="00CF562F">
        <w:rPr>
          <w:rFonts w:eastAsia="MS Mincho"/>
          <w:lang w:eastAsia="ko-KR"/>
        </w:rPr>
        <w:t xml:space="preserve"> cycle beyond 10.24s should be defined as part of Rel-18 WI on </w:t>
      </w:r>
      <w:proofErr w:type="spellStart"/>
      <w:r w:rsidRPr="00CF562F">
        <w:rPr>
          <w:rFonts w:eastAsia="MS Mincho"/>
          <w:lang w:eastAsia="ko-KR"/>
        </w:rPr>
        <w:t>eRedCap</w:t>
      </w:r>
      <w:proofErr w:type="spellEnd"/>
      <w:r w:rsidRPr="00CF562F">
        <w:rPr>
          <w:rFonts w:eastAsia="MS Mincho"/>
          <w:lang w:eastAsia="ko-KR"/>
        </w:rPr>
        <w:t>.</w:t>
      </w:r>
    </w:p>
    <w:p w14:paraId="757D3BB8" w14:textId="77777777" w:rsidR="00B52DDA" w:rsidRPr="00CF562F" w:rsidRDefault="00B52DDA" w:rsidP="00917861">
      <w:pPr>
        <w:numPr>
          <w:ilvl w:val="2"/>
          <w:numId w:val="15"/>
        </w:numPr>
        <w:overflowPunct/>
        <w:autoSpaceDE/>
        <w:autoSpaceDN/>
        <w:adjustRightInd/>
        <w:spacing w:after="0" w:line="276" w:lineRule="auto"/>
        <w:ind w:left="2160" w:hanging="360"/>
        <w:textAlignment w:val="auto"/>
        <w:rPr>
          <w:rFonts w:eastAsia="MS Mincho"/>
          <w:lang w:eastAsia="ko-KR"/>
        </w:rPr>
      </w:pPr>
      <w:r w:rsidRPr="00CF562F">
        <w:rPr>
          <w:rFonts w:eastAsia="MS Mincho"/>
          <w:lang w:eastAsia="ko-KR"/>
        </w:rPr>
        <w:t>NOTE: Inputs from RAN1 as necessary may be facilitated via LSs</w:t>
      </w:r>
    </w:p>
    <w:p w14:paraId="6068E75F"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SRS for positioning configurations in multiple cells</w:t>
      </w:r>
      <w:r w:rsidRPr="00CF562F">
        <w:rPr>
          <w:rFonts w:eastAsia="DengXian"/>
          <w:lang w:eastAsia="zh-CN"/>
        </w:rPr>
        <w:t xml:space="preserve"> [RAN2, RAN1]</w:t>
      </w:r>
      <w:r w:rsidRPr="00CF562F">
        <w:rPr>
          <w:rFonts w:eastAsia="MS Mincho"/>
          <w:lang w:eastAsia="ko-KR"/>
        </w:rPr>
        <w:t xml:space="preserve">. </w:t>
      </w:r>
    </w:p>
    <w:p w14:paraId="77D5A316" w14:textId="77777777" w:rsidR="00B52DDA" w:rsidRPr="00CF562F" w:rsidRDefault="00B52DDA" w:rsidP="00917861">
      <w:pPr>
        <w:numPr>
          <w:ilvl w:val="3"/>
          <w:numId w:val="15"/>
        </w:numPr>
        <w:overflowPunct/>
        <w:autoSpaceDE/>
        <w:autoSpaceDN/>
        <w:adjustRightInd/>
        <w:spacing w:after="0" w:line="256" w:lineRule="auto"/>
        <w:ind w:left="2880" w:hanging="360"/>
        <w:textAlignment w:val="auto"/>
        <w:rPr>
          <w:rFonts w:eastAsia="MS Mincho"/>
          <w:lang w:eastAsia="ko-KR"/>
        </w:rPr>
      </w:pPr>
      <w:r w:rsidRPr="00CF562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Pre-configuration of one or multiple SRS for positioning configurations</w:t>
      </w:r>
      <w:r w:rsidRPr="00CF562F">
        <w:rPr>
          <w:rFonts w:eastAsia="DengXian"/>
          <w:lang w:eastAsia="zh-CN"/>
        </w:rPr>
        <w:t xml:space="preserve"> [RAN2, RAN3]</w:t>
      </w:r>
      <w:r w:rsidRPr="00CF562F">
        <w:rPr>
          <w:rFonts w:eastAsia="MS Mincho"/>
          <w:lang w:eastAsia="ko-KR"/>
        </w:rPr>
        <w:t>.</w:t>
      </w:r>
    </w:p>
    <w:p w14:paraId="49029F69"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bookmarkStart w:id="3" w:name="_Hlk122087734"/>
      <w:r w:rsidRPr="00CF562F">
        <w:rPr>
          <w:rFonts w:eastAsia="MS Mincho"/>
          <w:lang w:eastAsia="ko-KR"/>
        </w:rPr>
        <w:t xml:space="preserve">SRS for positioning activation/request procedure(s) </w:t>
      </w:r>
      <w:bookmarkEnd w:id="3"/>
      <w:r w:rsidRPr="00CF562F">
        <w:rPr>
          <w:rFonts w:eastAsia="MS Mincho"/>
          <w:lang w:eastAsia="ko-KR"/>
        </w:rPr>
        <w:t>[RAN2, RAN1].</w:t>
      </w:r>
    </w:p>
    <w:p w14:paraId="04AA56AA"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rFonts w:eastAsia="MS Mincho"/>
          <w:lang w:eastAsia="ko-KR"/>
        </w:rPr>
        <w:t>Specify solutions for DL PRS measurements for a UE in RRC_IDLE state and reporting of the measurements in RRC_CONNECTED state [RAN2].</w:t>
      </w:r>
    </w:p>
    <w:p w14:paraId="15CB713B"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rFonts w:eastAsia="MS Mincho"/>
          <w:lang w:eastAsia="ko-KR"/>
        </w:rPr>
        <w:t xml:space="preserve">Specify solutions for alignment between </w:t>
      </w:r>
      <w:proofErr w:type="spellStart"/>
      <w:r w:rsidRPr="00CF562F">
        <w:rPr>
          <w:rFonts w:eastAsia="MS Mincho"/>
          <w:lang w:eastAsia="ko-KR"/>
        </w:rPr>
        <w:t>eDRX</w:t>
      </w:r>
      <w:proofErr w:type="spellEnd"/>
      <w:r w:rsidRPr="00CF562F">
        <w:rPr>
          <w:rFonts w:eastAsia="MS Mincho"/>
          <w:lang w:eastAsia="ko-KR"/>
        </w:rPr>
        <w:t xml:space="preserve"> and PRS configurations [RAN2].</w:t>
      </w:r>
    </w:p>
    <w:p w14:paraId="38C3A420" w14:textId="77777777" w:rsidR="00B52DDA" w:rsidRPr="00CF562F" w:rsidRDefault="00B52DDA" w:rsidP="00917861">
      <w:pPr>
        <w:numPr>
          <w:ilvl w:val="1"/>
          <w:numId w:val="15"/>
        </w:numPr>
        <w:overflowPunct/>
        <w:autoSpaceDE/>
        <w:autoSpaceDN/>
        <w:adjustRightInd/>
        <w:spacing w:after="0" w:line="276" w:lineRule="auto"/>
        <w:ind w:left="1440" w:hanging="360"/>
        <w:textAlignment w:val="auto"/>
        <w:rPr>
          <w:rFonts w:eastAsiaTheme="minorHAnsi"/>
          <w:lang w:eastAsia="ko-KR"/>
        </w:rPr>
      </w:pPr>
      <w:r w:rsidRPr="00CF562F">
        <w:rPr>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00833B18" w:rsidR="009C4DC0" w:rsidRPr="00432ABC" w:rsidRDefault="005464C3" w:rsidP="00432ABC">
      <w:pPr>
        <w:pStyle w:val="Heading2"/>
        <w:rPr>
          <w:lang w:val="en-US"/>
        </w:rPr>
      </w:pPr>
      <w:r w:rsidRPr="00432ABC">
        <w:rPr>
          <w:lang w:val="en-US"/>
        </w:rPr>
        <w:t>Area</w:t>
      </w:r>
      <w:r w:rsidR="00323350">
        <w:rPr>
          <w:lang w:val="en-US"/>
        </w:rPr>
        <w:t xml:space="preserve">-specific </w:t>
      </w:r>
      <w:r w:rsidRPr="00432ABC">
        <w:rPr>
          <w:lang w:val="en-US"/>
        </w:rPr>
        <w:t>SRS</w:t>
      </w:r>
      <w:r w:rsidR="002959E4">
        <w:rPr>
          <w:lang w:val="en-US"/>
        </w:rPr>
        <w:t xml:space="preserve"> for </w:t>
      </w:r>
      <w:r w:rsidR="0092445A">
        <w:rPr>
          <w:lang w:val="en-US"/>
        </w:rPr>
        <w:t>P</w:t>
      </w:r>
      <w:r w:rsidR="002959E4">
        <w:rPr>
          <w:lang w:val="en-US"/>
        </w:rPr>
        <w:t>ositioning</w:t>
      </w:r>
    </w:p>
    <w:p w14:paraId="59CCAA84" w14:textId="457EB427" w:rsidR="0018730F" w:rsidRDefault="008E2633" w:rsidP="008E2633">
      <w:pPr>
        <w:jc w:val="both"/>
        <w:rPr>
          <w:rFonts w:eastAsia="Times New Roman"/>
        </w:rPr>
      </w:pPr>
      <w:r>
        <w:rPr>
          <w:rFonts w:eastAsia="Times New Roman"/>
        </w:rPr>
        <w:t xml:space="preserve">Legacy </w:t>
      </w:r>
      <w:r w:rsidRPr="655279BF">
        <w:rPr>
          <w:rFonts w:eastAsia="Times New Roman"/>
        </w:rPr>
        <w:t xml:space="preserve">SRS for positioning is configured in a higher layer parameter “SRS-Config” and it is associated with a dedicated UL BWP of a specific cell. Thus, the current SRS configuration is not valid for multiple cells. There are many configuration parameters related to the SRS configuration such as periodicity, offset, comb-type, resource type, and so forth. Introducing some of them as common parameters across multiple cells might not be a big issue. </w:t>
      </w:r>
    </w:p>
    <w:p w14:paraId="5483F58C" w14:textId="5674A54E" w:rsidR="008E2633" w:rsidRDefault="008E2633" w:rsidP="00682027">
      <w:pPr>
        <w:rPr>
          <w:rFonts w:eastAsia="Times New Roman"/>
        </w:rPr>
      </w:pPr>
      <w:r w:rsidRPr="6DBAFB32">
        <w:rPr>
          <w:rFonts w:eastAsia="Times New Roman"/>
        </w:rPr>
        <w:lastRenderedPageBreak/>
        <w:t xml:space="preserve">However, </w:t>
      </w:r>
      <w:r w:rsidR="007C19AC">
        <w:rPr>
          <w:rFonts w:eastAsia="Times New Roman"/>
        </w:rPr>
        <w:t>certain</w:t>
      </w:r>
      <w:r w:rsidRPr="6DBAFB32">
        <w:rPr>
          <w:rFonts w:eastAsia="Times New Roman"/>
        </w:rPr>
        <w:t xml:space="preserve"> parameters such as spatial relation information</w:t>
      </w:r>
      <w:r w:rsidR="009B505B">
        <w:rPr>
          <w:rFonts w:eastAsia="Times New Roman"/>
        </w:rPr>
        <w:t>, TA,</w:t>
      </w:r>
      <w:r w:rsidRPr="6DBAFB32">
        <w:rPr>
          <w:rFonts w:eastAsia="Times New Roman"/>
        </w:rPr>
        <w:t xml:space="preserve"> and power control </w:t>
      </w:r>
      <w:r w:rsidR="000814A6">
        <w:rPr>
          <w:rFonts w:eastAsia="Times New Roman"/>
        </w:rPr>
        <w:t>may not be appropriate</w:t>
      </w:r>
      <w:r w:rsidRPr="6DBAFB32">
        <w:rPr>
          <w:rFonts w:eastAsia="Times New Roman"/>
        </w:rPr>
        <w:t xml:space="preserve"> as common parameters. Each SRS resource </w:t>
      </w:r>
      <w:r w:rsidR="00434B2E">
        <w:rPr>
          <w:rFonts w:eastAsia="Times New Roman"/>
        </w:rPr>
        <w:t xml:space="preserve">may </w:t>
      </w:r>
      <w:r w:rsidR="00032458">
        <w:rPr>
          <w:rFonts w:eastAsia="Times New Roman"/>
        </w:rPr>
        <w:t>contain</w:t>
      </w:r>
      <w:r w:rsidRPr="6DBAFB32">
        <w:rPr>
          <w:rFonts w:eastAsia="Times New Roman"/>
        </w:rPr>
        <w:t xml:space="preserve"> </w:t>
      </w:r>
      <w:r w:rsidR="00920BA8">
        <w:rPr>
          <w:rFonts w:eastAsia="Times New Roman"/>
        </w:rPr>
        <w:t>a</w:t>
      </w:r>
      <w:r w:rsidRPr="6DBAFB32">
        <w:rPr>
          <w:rFonts w:eastAsia="Times New Roman"/>
        </w:rPr>
        <w:t xml:space="preserve"> spatial relation information that </w:t>
      </w:r>
      <w:r w:rsidR="00032458">
        <w:rPr>
          <w:rFonts w:eastAsia="Times New Roman"/>
        </w:rPr>
        <w:t xml:space="preserve">enables </w:t>
      </w:r>
      <w:r w:rsidRPr="6DBAFB32">
        <w:rPr>
          <w:rFonts w:eastAsia="Times New Roman"/>
        </w:rPr>
        <w:t xml:space="preserve">the UE </w:t>
      </w:r>
      <w:r w:rsidR="00032458">
        <w:rPr>
          <w:rFonts w:eastAsia="Times New Roman"/>
        </w:rPr>
        <w:t>to</w:t>
      </w:r>
      <w:r w:rsidRPr="6DBAFB32">
        <w:rPr>
          <w:rFonts w:eastAsia="Times New Roman"/>
        </w:rPr>
        <w:t xml:space="preserve"> determine the beam </w:t>
      </w:r>
      <w:r w:rsidR="003D1BE1">
        <w:rPr>
          <w:rFonts w:eastAsia="Times New Roman"/>
        </w:rPr>
        <w:t>to transmit the SRS</w:t>
      </w:r>
      <w:r w:rsidRPr="6DBAFB32">
        <w:rPr>
          <w:rFonts w:eastAsia="Times New Roman"/>
        </w:rPr>
        <w:t xml:space="preserve">. </w:t>
      </w:r>
      <w:r w:rsidR="00B34B37">
        <w:rPr>
          <w:rFonts w:eastAsia="Times New Roman"/>
        </w:rPr>
        <w:t>As</w:t>
      </w:r>
      <w:r>
        <w:rPr>
          <w:rFonts w:eastAsia="Times New Roman"/>
        </w:rPr>
        <w:t xml:space="preserve"> </w:t>
      </w:r>
      <w:r w:rsidRPr="6DBAFB32">
        <w:rPr>
          <w:rFonts w:eastAsia="Times New Roman"/>
        </w:rPr>
        <w:t>the UE moves</w:t>
      </w:r>
      <w:r>
        <w:rPr>
          <w:rFonts w:eastAsia="Times New Roman"/>
        </w:rPr>
        <w:t xml:space="preserve"> from one cell</w:t>
      </w:r>
      <w:r w:rsidRPr="6DBAFB32">
        <w:rPr>
          <w:rFonts w:eastAsia="Times New Roman"/>
        </w:rPr>
        <w:t xml:space="preserve"> to another cell, </w:t>
      </w:r>
      <w:r w:rsidR="00B34B37">
        <w:rPr>
          <w:rFonts w:eastAsia="Times New Roman"/>
        </w:rPr>
        <w:t>it</w:t>
      </w:r>
      <w:r w:rsidRPr="6DBAFB32">
        <w:rPr>
          <w:rFonts w:eastAsia="Times New Roman"/>
        </w:rPr>
        <w:t xml:space="preserve"> </w:t>
      </w:r>
      <w:r>
        <w:rPr>
          <w:rFonts w:eastAsia="Times New Roman"/>
        </w:rPr>
        <w:t xml:space="preserve">may </w:t>
      </w:r>
      <w:r w:rsidRPr="6DBAFB32">
        <w:rPr>
          <w:rFonts w:eastAsia="Times New Roman"/>
        </w:rPr>
        <w:t xml:space="preserve">need to adjust the Tx beam direction to transmit the SRS. Similarly, for each SRS resource set, a path-loss reference RS (Reference Signal) is configured so that the UE could determine the transmission power for multiple SRS resources within the SRS resource set. </w:t>
      </w:r>
      <w:r>
        <w:rPr>
          <w:rFonts w:eastAsia="Times New Roman"/>
        </w:rPr>
        <w:t xml:space="preserve">When LPHAP UE moves within the positioning area, it may need to adjust Tx power </w:t>
      </w:r>
      <w:r w:rsidR="00942838">
        <w:rPr>
          <w:rFonts w:eastAsia="Times New Roman"/>
        </w:rPr>
        <w:t>based on</w:t>
      </w:r>
      <w:r w:rsidR="000D7424">
        <w:rPr>
          <w:rFonts w:eastAsia="Times New Roman"/>
        </w:rPr>
        <w:t xml:space="preserve"> the</w:t>
      </w:r>
      <w:r>
        <w:rPr>
          <w:rFonts w:eastAsia="Times New Roman"/>
        </w:rPr>
        <w:t xml:space="preserve"> different path-loss </w:t>
      </w:r>
      <w:r w:rsidR="000D7424">
        <w:rPr>
          <w:rFonts w:eastAsia="Times New Roman"/>
        </w:rPr>
        <w:t xml:space="preserve">RS </w:t>
      </w:r>
      <w:r>
        <w:rPr>
          <w:rFonts w:eastAsia="Times New Roman"/>
        </w:rPr>
        <w:t xml:space="preserve">to ensure </w:t>
      </w:r>
      <w:r w:rsidR="00BC0C00">
        <w:rPr>
          <w:rFonts w:eastAsia="Times New Roman"/>
        </w:rPr>
        <w:t>the appropriate</w:t>
      </w:r>
      <w:r>
        <w:rPr>
          <w:rFonts w:eastAsia="Times New Roman"/>
        </w:rPr>
        <w:t xml:space="preserve"> Tx power for positioning.</w:t>
      </w:r>
      <w:r w:rsidR="009B505B">
        <w:rPr>
          <w:rFonts w:eastAsia="Times New Roman"/>
        </w:rPr>
        <w:t xml:space="preserve"> </w:t>
      </w:r>
      <w:r w:rsidR="003D0308">
        <w:rPr>
          <w:rFonts w:eastAsia="Times New Roman"/>
        </w:rPr>
        <w:t>Also</w:t>
      </w:r>
      <w:r w:rsidR="004A1806">
        <w:rPr>
          <w:rFonts w:eastAsia="Times New Roman"/>
        </w:rPr>
        <w:t xml:space="preserve">, </w:t>
      </w:r>
      <w:r w:rsidR="00735EDA">
        <w:rPr>
          <w:rFonts w:eastAsia="Times New Roman"/>
        </w:rPr>
        <w:t>the simple application of the current TA mechanism</w:t>
      </w:r>
      <w:r w:rsidR="00647ABE">
        <w:rPr>
          <w:rFonts w:eastAsia="Times New Roman"/>
        </w:rPr>
        <w:t xml:space="preserve"> </w:t>
      </w:r>
      <w:r w:rsidR="0012364D">
        <w:rPr>
          <w:rFonts w:eastAsia="Times New Roman"/>
        </w:rPr>
        <w:t>would no</w:t>
      </w:r>
      <w:r w:rsidR="005B1D82">
        <w:rPr>
          <w:rFonts w:eastAsia="Times New Roman"/>
        </w:rPr>
        <w:t>t be a good solution</w:t>
      </w:r>
      <w:r w:rsidR="0004075F">
        <w:rPr>
          <w:rFonts w:eastAsia="Times New Roman"/>
        </w:rPr>
        <w:t xml:space="preserve"> as it may have a critical impact to the </w:t>
      </w:r>
      <w:r w:rsidR="00634DB8">
        <w:rPr>
          <w:rFonts w:eastAsia="Times New Roman"/>
        </w:rPr>
        <w:t>measurement accuracy.</w:t>
      </w:r>
      <w:r w:rsidR="00F246C2">
        <w:rPr>
          <w:rFonts w:eastAsia="Times New Roman"/>
        </w:rPr>
        <w:t xml:space="preserve"> </w:t>
      </w:r>
      <w:r w:rsidR="009B505B">
        <w:rPr>
          <w:rFonts w:eastAsia="Times New Roman"/>
        </w:rPr>
        <w:t>In this section, we discuss</w:t>
      </w:r>
      <w:r w:rsidR="00346052">
        <w:rPr>
          <w:rFonts w:eastAsia="Times New Roman"/>
        </w:rPr>
        <w:t xml:space="preserve"> </w:t>
      </w:r>
      <w:r w:rsidR="00BE317D">
        <w:rPr>
          <w:rFonts w:eastAsia="Times New Roman"/>
        </w:rPr>
        <w:t>the detailed issue</w:t>
      </w:r>
      <w:r w:rsidR="00263D0C">
        <w:rPr>
          <w:rFonts w:eastAsia="Times New Roman"/>
        </w:rPr>
        <w:t>s</w:t>
      </w:r>
      <w:r w:rsidR="00BE317D">
        <w:rPr>
          <w:rFonts w:eastAsia="Times New Roman"/>
        </w:rPr>
        <w:t xml:space="preserve"> </w:t>
      </w:r>
      <w:r w:rsidR="005C0358">
        <w:rPr>
          <w:rFonts w:eastAsia="Times New Roman"/>
        </w:rPr>
        <w:t xml:space="preserve">on them </w:t>
      </w:r>
      <w:r w:rsidR="00346052">
        <w:rPr>
          <w:rFonts w:eastAsia="Times New Roman"/>
        </w:rPr>
        <w:t xml:space="preserve">to </w:t>
      </w:r>
      <w:r w:rsidR="004E3CAD">
        <w:rPr>
          <w:rFonts w:eastAsia="Times New Roman"/>
        </w:rPr>
        <w:t xml:space="preserve">support </w:t>
      </w:r>
      <w:r w:rsidR="00346052">
        <w:rPr>
          <w:rFonts w:eastAsia="Times New Roman"/>
        </w:rPr>
        <w:t>SRS configuration valid in multi-cell.</w:t>
      </w:r>
    </w:p>
    <w:p w14:paraId="134C6C84" w14:textId="7CD8F436" w:rsidR="00601AEE" w:rsidRPr="00432ABC" w:rsidRDefault="00FD4056" w:rsidP="00601AEE">
      <w:pPr>
        <w:pStyle w:val="Heading3"/>
        <w:rPr>
          <w:lang w:val="en-US"/>
        </w:rPr>
      </w:pPr>
      <w:r>
        <w:rPr>
          <w:rFonts w:eastAsia="Times New Roman"/>
        </w:rPr>
        <w:t xml:space="preserve">Transmission timing of </w:t>
      </w:r>
      <w:r w:rsidR="00083A82">
        <w:rPr>
          <w:rFonts w:eastAsia="Times New Roman"/>
        </w:rPr>
        <w:t>A</w:t>
      </w:r>
      <w:r>
        <w:rPr>
          <w:rFonts w:eastAsia="Times New Roman"/>
        </w:rPr>
        <w:t>rea-specific SRS</w:t>
      </w:r>
    </w:p>
    <w:p w14:paraId="7B3848F8" w14:textId="52A12EB0" w:rsidR="00601AEE" w:rsidRDefault="00601AEE" w:rsidP="000B2B86">
      <w:pPr>
        <w:jc w:val="both"/>
        <w:rPr>
          <w:rFonts w:eastAsia="Times New Roman"/>
        </w:rPr>
      </w:pPr>
      <w:r>
        <w:rPr>
          <w:rFonts w:eastAsia="Times New Roman"/>
        </w:rPr>
        <w:t>RAN1 made the following agreement</w:t>
      </w:r>
      <w:r w:rsidR="008C1A30">
        <w:rPr>
          <w:rFonts w:eastAsia="Times New Roman"/>
        </w:rPr>
        <w:t xml:space="preserve"> at RAN1 #113 meeting</w:t>
      </w:r>
      <w:r>
        <w:rPr>
          <w:rFonts w:eastAsia="Times New Roman"/>
        </w:rPr>
        <w:t xml:space="preserve"> </w:t>
      </w:r>
      <w:r w:rsidR="006220ED">
        <w:rPr>
          <w:rFonts w:eastAsia="Times New Roman"/>
        </w:rPr>
        <w:t xml:space="preserve">for </w:t>
      </w:r>
      <w:r w:rsidR="009E50F6">
        <w:rPr>
          <w:rFonts w:eastAsia="Times New Roman"/>
        </w:rPr>
        <w:t>the determination of UL</w:t>
      </w:r>
      <w:r w:rsidR="006220ED">
        <w:rPr>
          <w:rFonts w:eastAsia="Times New Roman"/>
        </w:rPr>
        <w:t xml:space="preserve"> SRS</w:t>
      </w:r>
      <w:r w:rsidR="009E50F6">
        <w:rPr>
          <w:rFonts w:eastAsia="Times New Roman"/>
        </w:rPr>
        <w:t xml:space="preserve"> transmission timing.</w:t>
      </w:r>
    </w:p>
    <w:p w14:paraId="3F4CDE13" w14:textId="77777777" w:rsidR="001C7247" w:rsidRPr="00855D2E" w:rsidRDefault="001C7247" w:rsidP="005C0D33">
      <w:pPr>
        <w:spacing w:after="0"/>
        <w:rPr>
          <w:b/>
          <w:lang w:eastAsia="x-none"/>
        </w:rPr>
      </w:pPr>
      <w:r w:rsidRPr="00855D2E">
        <w:rPr>
          <w:b/>
          <w:highlight w:val="green"/>
          <w:lang w:eastAsia="x-none"/>
        </w:rPr>
        <w:t>Agreement</w:t>
      </w:r>
    </w:p>
    <w:p w14:paraId="02F0451D" w14:textId="77777777" w:rsidR="001C7247" w:rsidRPr="00855D2E" w:rsidRDefault="001C7247" w:rsidP="001C7247">
      <w:pPr>
        <w:rPr>
          <w:lang w:val="en-US" w:eastAsia="zh-CN"/>
        </w:rPr>
      </w:pPr>
      <w:r w:rsidRPr="00855D2E">
        <w:rPr>
          <w:lang w:val="en-US" w:eastAsia="zh-CN"/>
        </w:rPr>
        <w:t>For the determination of UL timing to transmit SRS for positioning by UEs in RRC_INACTIVE state within the SRS positioning validity area, support the following to determine a valid TA:</w:t>
      </w:r>
    </w:p>
    <w:p w14:paraId="56982494" w14:textId="77777777" w:rsidR="001C7247" w:rsidRPr="00855D2E" w:rsidRDefault="001C7247" w:rsidP="00917861">
      <w:pPr>
        <w:numPr>
          <w:ilvl w:val="0"/>
          <w:numId w:val="16"/>
        </w:numPr>
        <w:overflowPunct/>
        <w:autoSpaceDE/>
        <w:autoSpaceDN/>
        <w:adjustRightInd/>
        <w:snapToGrid w:val="0"/>
        <w:spacing w:after="0"/>
        <w:textAlignment w:val="auto"/>
        <w:rPr>
          <w:lang w:eastAsia="zh-CN"/>
        </w:rPr>
      </w:pPr>
      <w:r w:rsidRPr="00855D2E">
        <w:rPr>
          <w:rFonts w:hint="eastAsia"/>
          <w:lang w:eastAsia="zh-CN"/>
        </w:rPr>
        <w:t>T</w:t>
      </w:r>
      <w:r w:rsidRPr="00855D2E">
        <w:rPr>
          <w:lang w:eastAsia="zh-CN"/>
        </w:rPr>
        <w:t>he DL reference timing follows the DL timing of current camping cell.</w:t>
      </w:r>
    </w:p>
    <w:p w14:paraId="25C020B4" w14:textId="77777777" w:rsidR="001C7247" w:rsidRPr="00855D2E" w:rsidRDefault="001C7247" w:rsidP="00917861">
      <w:pPr>
        <w:numPr>
          <w:ilvl w:val="0"/>
          <w:numId w:val="16"/>
        </w:numPr>
        <w:overflowPunct/>
        <w:autoSpaceDE/>
        <w:autoSpaceDN/>
        <w:adjustRightInd/>
        <w:snapToGrid w:val="0"/>
        <w:spacing w:after="0"/>
        <w:textAlignment w:val="auto"/>
        <w:rPr>
          <w:lang w:eastAsia="zh-CN"/>
        </w:rPr>
      </w:pPr>
      <w:r w:rsidRPr="00855D2E">
        <w:rPr>
          <w:rFonts w:hint="eastAsia"/>
          <w:lang w:eastAsia="zh-CN"/>
        </w:rPr>
        <w:t>B</w:t>
      </w:r>
      <w:r w:rsidRPr="00855D2E">
        <w:rPr>
          <w:lang w:eastAsia="zh-CN"/>
        </w:rPr>
        <w:t>y default, UE maintains the TA from the last serving cell.</w:t>
      </w:r>
    </w:p>
    <w:p w14:paraId="56B36930" w14:textId="77777777" w:rsidR="001C7247" w:rsidRPr="00855D2E" w:rsidRDefault="001C7247" w:rsidP="00917861">
      <w:pPr>
        <w:numPr>
          <w:ilvl w:val="1"/>
          <w:numId w:val="16"/>
        </w:numPr>
        <w:overflowPunct/>
        <w:autoSpaceDE/>
        <w:autoSpaceDN/>
        <w:adjustRightInd/>
        <w:snapToGrid w:val="0"/>
        <w:spacing w:after="0"/>
        <w:ind w:left="1134"/>
        <w:textAlignment w:val="auto"/>
        <w:rPr>
          <w:lang w:eastAsia="zh-CN"/>
        </w:rPr>
      </w:pPr>
      <w:r w:rsidRPr="00855D2E">
        <w:rPr>
          <w:lang w:eastAsia="zh-CN"/>
        </w:rPr>
        <w:t>UE can adjust its UL timing according to the change in DL reference timing.</w:t>
      </w:r>
    </w:p>
    <w:p w14:paraId="3BD74170" w14:textId="77777777" w:rsidR="001C7247" w:rsidRPr="00855D2E" w:rsidRDefault="001C7247" w:rsidP="00917861">
      <w:pPr>
        <w:numPr>
          <w:ilvl w:val="0"/>
          <w:numId w:val="16"/>
        </w:numPr>
        <w:overflowPunct/>
        <w:autoSpaceDE/>
        <w:autoSpaceDN/>
        <w:adjustRightInd/>
        <w:snapToGrid w:val="0"/>
        <w:spacing w:after="0"/>
        <w:textAlignment w:val="auto"/>
        <w:rPr>
          <w:lang w:eastAsia="zh-CN"/>
        </w:rPr>
      </w:pPr>
      <w:r w:rsidRPr="00855D2E">
        <w:rPr>
          <w:lang w:eastAsia="zh-CN"/>
        </w:rPr>
        <w:t>If configured by the network, subject to UE capability, UE autonomously adjusts the TA, when cell-reselection happens.</w:t>
      </w:r>
    </w:p>
    <w:p w14:paraId="4BF627D9" w14:textId="77777777" w:rsidR="001C7247" w:rsidRPr="00855D2E" w:rsidRDefault="001C7247" w:rsidP="00917861">
      <w:pPr>
        <w:numPr>
          <w:ilvl w:val="1"/>
          <w:numId w:val="16"/>
        </w:numPr>
        <w:overflowPunct/>
        <w:autoSpaceDE/>
        <w:autoSpaceDN/>
        <w:adjustRightInd/>
        <w:snapToGrid w:val="0"/>
        <w:spacing w:after="0"/>
        <w:ind w:left="1134"/>
        <w:textAlignment w:val="auto"/>
        <w:rPr>
          <w:lang w:eastAsia="zh-CN"/>
        </w:rPr>
      </w:pPr>
      <w:r w:rsidRPr="4D5EF95D">
        <w:rPr>
          <w:lang w:eastAsia="zh-CN"/>
        </w:rPr>
        <w:t>Send LS to RAN4 asking about feasibility and necessary conditions (</w:t>
      </w:r>
      <w:proofErr w:type="gramStart"/>
      <w:r w:rsidRPr="4D5EF95D">
        <w:rPr>
          <w:lang w:eastAsia="zh-CN"/>
        </w:rPr>
        <w:t>e.g.</w:t>
      </w:r>
      <w:proofErr w:type="gramEnd"/>
      <w:r w:rsidRPr="4D5EF95D">
        <w:rPr>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7B84BD11" w14:textId="77777777" w:rsidR="001C7247" w:rsidRDefault="001C7247" w:rsidP="00601AEE">
      <w:pPr>
        <w:spacing w:after="0"/>
        <w:rPr>
          <w:bCs/>
          <w:highlight w:val="green"/>
          <w:lang w:eastAsia="x-none"/>
        </w:rPr>
      </w:pPr>
    </w:p>
    <w:p w14:paraId="76CD8A32" w14:textId="31AC46FE" w:rsidR="00ED3326" w:rsidRDefault="00AB036C" w:rsidP="00601AEE">
      <w:pPr>
        <w:spacing w:after="0"/>
        <w:rPr>
          <w:bCs/>
          <w:lang w:eastAsia="x-none"/>
        </w:rPr>
      </w:pPr>
      <w:r>
        <w:rPr>
          <w:bCs/>
          <w:lang w:eastAsia="x-none"/>
        </w:rPr>
        <w:t xml:space="preserve">RAN4 sent a </w:t>
      </w:r>
      <w:proofErr w:type="gramStart"/>
      <w:r>
        <w:rPr>
          <w:bCs/>
          <w:lang w:eastAsia="x-none"/>
        </w:rPr>
        <w:t>reply</w:t>
      </w:r>
      <w:proofErr w:type="gramEnd"/>
      <w:r>
        <w:rPr>
          <w:bCs/>
          <w:lang w:eastAsia="x-none"/>
        </w:rPr>
        <w:t xml:space="preserve"> LS </w:t>
      </w:r>
      <w:r w:rsidR="008156B3">
        <w:rPr>
          <w:bCs/>
          <w:lang w:eastAsia="x-none"/>
        </w:rPr>
        <w:t>(</w:t>
      </w:r>
      <w:r w:rsidR="008156B3" w:rsidRPr="008156B3">
        <w:rPr>
          <w:bCs/>
          <w:lang w:eastAsia="x-none"/>
        </w:rPr>
        <w:t>R4-2314359</w:t>
      </w:r>
      <w:r w:rsidR="008156B3">
        <w:rPr>
          <w:bCs/>
          <w:lang w:eastAsia="x-none"/>
        </w:rPr>
        <w:t xml:space="preserve">) </w:t>
      </w:r>
      <w:r w:rsidR="00E60423">
        <w:rPr>
          <w:bCs/>
          <w:lang w:eastAsia="x-none"/>
        </w:rPr>
        <w:t>to</w:t>
      </w:r>
      <w:r>
        <w:rPr>
          <w:bCs/>
          <w:lang w:eastAsia="x-none"/>
        </w:rPr>
        <w:t xml:space="preserve"> the</w:t>
      </w:r>
      <w:r w:rsidR="00917861">
        <w:rPr>
          <w:bCs/>
          <w:lang w:eastAsia="x-none"/>
        </w:rPr>
        <w:t xml:space="preserve"> RAN1 LS</w:t>
      </w:r>
      <w:r w:rsidR="007C5B5F">
        <w:rPr>
          <w:bCs/>
          <w:lang w:eastAsia="x-none"/>
        </w:rPr>
        <w:t xml:space="preserve"> as follows:</w:t>
      </w:r>
    </w:p>
    <w:p w14:paraId="7D198BA2" w14:textId="77777777" w:rsidR="00ED3326" w:rsidRDefault="00ED3326" w:rsidP="00601AEE">
      <w:pPr>
        <w:spacing w:after="0"/>
        <w:rPr>
          <w:bCs/>
          <w:lang w:eastAsia="x-none"/>
        </w:rPr>
      </w:pPr>
    </w:p>
    <w:tbl>
      <w:tblPr>
        <w:tblStyle w:val="TableGrid"/>
        <w:tblW w:w="0" w:type="auto"/>
        <w:tblLook w:val="04A0" w:firstRow="1" w:lastRow="0" w:firstColumn="1" w:lastColumn="0" w:noHBand="0" w:noVBand="1"/>
      </w:tblPr>
      <w:tblGrid>
        <w:gridCol w:w="9962"/>
      </w:tblGrid>
      <w:tr w:rsidR="00917861" w14:paraId="5D5C656B" w14:textId="77777777" w:rsidTr="00917861">
        <w:tc>
          <w:tcPr>
            <w:tcW w:w="9962" w:type="dxa"/>
          </w:tcPr>
          <w:p w14:paraId="40D3C04A" w14:textId="5E06054B" w:rsidR="00310E18" w:rsidRPr="0082622F" w:rsidRDefault="00310E18" w:rsidP="0082622F">
            <w:pPr>
              <w:spacing w:after="0"/>
              <w:ind w:left="420"/>
              <w:rPr>
                <w:bCs/>
                <w:lang w:eastAsia="x-none"/>
              </w:rPr>
            </w:pPr>
          </w:p>
          <w:p w14:paraId="4B886AE0" w14:textId="6D07018F" w:rsidR="006C304A" w:rsidRPr="006C304A" w:rsidRDefault="006C304A" w:rsidP="006C304A">
            <w:pPr>
              <w:numPr>
                <w:ilvl w:val="0"/>
                <w:numId w:val="129"/>
              </w:numPr>
              <w:spacing w:after="0"/>
              <w:rPr>
                <w:bCs/>
                <w:lang w:val="en-US" w:eastAsia="x-none"/>
              </w:rPr>
            </w:pPr>
            <w:r w:rsidRPr="006C304A">
              <w:rPr>
                <w:bCs/>
                <w:lang w:val="en-US" w:eastAsia="x-none"/>
              </w:rPr>
              <w:t xml:space="preserve">It is feasible for UE to autonomously adjust the TA when cell-reselection happens within the validity area. </w:t>
            </w:r>
          </w:p>
          <w:p w14:paraId="243B3482" w14:textId="77777777" w:rsidR="00917861" w:rsidRDefault="006C304A" w:rsidP="00601AEE">
            <w:pPr>
              <w:numPr>
                <w:ilvl w:val="0"/>
                <w:numId w:val="129"/>
              </w:numPr>
              <w:spacing w:after="0"/>
              <w:rPr>
                <w:bCs/>
                <w:lang w:val="en-US" w:eastAsia="x-none"/>
              </w:rPr>
            </w:pPr>
            <w:r w:rsidRPr="006C304A">
              <w:rPr>
                <w:rFonts w:hint="eastAsia"/>
                <w:bCs/>
                <w:lang w:val="en-US" w:eastAsia="x-none"/>
              </w:rPr>
              <w:t>T</w:t>
            </w:r>
            <w:r w:rsidRPr="006C304A">
              <w:rPr>
                <w:bCs/>
                <w:lang w:val="en-US" w:eastAsia="x-none"/>
              </w:rPr>
              <w:t>he condition and UE behavior during autonomous UL timing adjustment</w:t>
            </w:r>
            <w:r w:rsidRPr="006C304A">
              <w:rPr>
                <w:rFonts w:hint="eastAsia"/>
                <w:bCs/>
                <w:lang w:val="en-US" w:eastAsia="x-none"/>
              </w:rPr>
              <w:t xml:space="preserve"> are under discussion in RAN4.</w:t>
            </w:r>
          </w:p>
          <w:p w14:paraId="3F669484" w14:textId="2C940B6F" w:rsidR="00310E18" w:rsidRPr="0082622F" w:rsidRDefault="00310E18" w:rsidP="0082622F">
            <w:pPr>
              <w:spacing w:after="0"/>
              <w:ind w:left="420"/>
              <w:rPr>
                <w:bCs/>
                <w:lang w:val="en-US" w:eastAsia="x-none"/>
              </w:rPr>
            </w:pPr>
          </w:p>
        </w:tc>
      </w:tr>
    </w:tbl>
    <w:p w14:paraId="4D49C186" w14:textId="77777777" w:rsidR="00ED3326" w:rsidRDefault="00ED3326" w:rsidP="00601AEE">
      <w:pPr>
        <w:spacing w:after="0"/>
        <w:rPr>
          <w:bCs/>
          <w:lang w:eastAsia="x-none"/>
        </w:rPr>
      </w:pPr>
    </w:p>
    <w:p w14:paraId="4FB1EBC3" w14:textId="3D34BD47" w:rsidR="003A2FE9" w:rsidRDefault="007273F7" w:rsidP="004375AA">
      <w:pPr>
        <w:tabs>
          <w:tab w:val="left" w:pos="5562"/>
        </w:tabs>
        <w:spacing w:after="0"/>
        <w:rPr>
          <w:bCs/>
          <w:lang w:eastAsia="x-none"/>
        </w:rPr>
      </w:pPr>
      <w:r>
        <w:rPr>
          <w:bCs/>
          <w:lang w:eastAsia="x-none"/>
        </w:rPr>
        <w:t xml:space="preserve">RAN4 confirmed the feasibility </w:t>
      </w:r>
      <w:r w:rsidR="00414E5F">
        <w:rPr>
          <w:bCs/>
          <w:lang w:eastAsia="x-none"/>
        </w:rPr>
        <w:t xml:space="preserve">of the autonomous TA adjustment when cell-reselection happens. </w:t>
      </w:r>
      <w:r w:rsidR="005714BA">
        <w:rPr>
          <w:bCs/>
          <w:lang w:eastAsia="x-none"/>
        </w:rPr>
        <w:t xml:space="preserve">In addition, RAN4 is under discussion on the </w:t>
      </w:r>
      <w:r w:rsidR="00E220BA">
        <w:rPr>
          <w:bCs/>
          <w:lang w:eastAsia="x-none"/>
        </w:rPr>
        <w:t xml:space="preserve">condition and UE behavior. </w:t>
      </w:r>
      <w:r w:rsidR="003A2FE9">
        <w:rPr>
          <w:bCs/>
          <w:lang w:eastAsia="x-none"/>
        </w:rPr>
        <w:t>If the UE keep the current transmission timing regardless of the fluctuation of the downlink reception timing, an estimated propagation time delay between the UE and a TRP depends on the distance between the UE and the TRP, as the gNB will assume the same transmission timing of the SRS.</w:t>
      </w:r>
    </w:p>
    <w:p w14:paraId="77118AAA" w14:textId="77777777" w:rsidR="000E2560" w:rsidRDefault="000E2560" w:rsidP="004375AA">
      <w:pPr>
        <w:tabs>
          <w:tab w:val="left" w:pos="5562"/>
        </w:tabs>
        <w:spacing w:after="0"/>
        <w:rPr>
          <w:bCs/>
          <w:lang w:eastAsia="x-none"/>
        </w:rPr>
      </w:pPr>
    </w:p>
    <w:p w14:paraId="702A5838" w14:textId="6FC4F5CA" w:rsidR="000E2560" w:rsidRDefault="000E2560" w:rsidP="004375AA">
      <w:pPr>
        <w:tabs>
          <w:tab w:val="left" w:pos="5562"/>
        </w:tabs>
        <w:spacing w:after="0"/>
        <w:rPr>
          <w:bCs/>
          <w:lang w:eastAsia="x-none"/>
        </w:rPr>
      </w:pPr>
      <w:r>
        <w:rPr>
          <w:bCs/>
          <w:lang w:eastAsia="x-none"/>
        </w:rPr>
        <w:t xml:space="preserve">At RAN1 #114 meeting, the following agreement was made. </w:t>
      </w:r>
    </w:p>
    <w:p w14:paraId="66BF7ABC" w14:textId="77777777" w:rsidR="00A67FB6" w:rsidRDefault="00A67FB6" w:rsidP="004375AA">
      <w:pPr>
        <w:tabs>
          <w:tab w:val="left" w:pos="5562"/>
        </w:tabs>
        <w:spacing w:after="0"/>
        <w:rPr>
          <w:bCs/>
          <w:lang w:eastAsia="x-none"/>
        </w:rPr>
      </w:pPr>
    </w:p>
    <w:p w14:paraId="4CA72F6B" w14:textId="77777777" w:rsidR="006A643C" w:rsidRPr="002D3B60" w:rsidRDefault="006A643C" w:rsidP="0082622F">
      <w:pPr>
        <w:spacing w:after="0"/>
        <w:rPr>
          <w:lang w:eastAsia="zh-CN"/>
        </w:rPr>
      </w:pPr>
      <w:r w:rsidRPr="002D3B60">
        <w:rPr>
          <w:highlight w:val="green"/>
          <w:lang w:eastAsia="zh-CN"/>
        </w:rPr>
        <w:t>Agreement</w:t>
      </w:r>
    </w:p>
    <w:p w14:paraId="44D30718" w14:textId="77777777" w:rsidR="006A643C" w:rsidRPr="002D3B60" w:rsidRDefault="006A643C" w:rsidP="0082622F">
      <w:pPr>
        <w:spacing w:after="0"/>
        <w:rPr>
          <w:lang w:eastAsia="zh-CN"/>
        </w:rPr>
      </w:pPr>
      <w:r w:rsidRPr="002D3B60">
        <w:rPr>
          <w:lang w:eastAsia="zh-CN"/>
        </w:rPr>
        <w:t xml:space="preserve">Suggest replying the second question as follows: </w:t>
      </w:r>
    </w:p>
    <w:p w14:paraId="6EC3FAC8" w14:textId="77777777" w:rsidR="006A643C" w:rsidRPr="002D3B60" w:rsidRDefault="006A643C" w:rsidP="006A643C">
      <w:pPr>
        <w:numPr>
          <w:ilvl w:val="1"/>
          <w:numId w:val="128"/>
        </w:numPr>
        <w:spacing w:after="0"/>
        <w:contextualSpacing/>
        <w:rPr>
          <w:bCs/>
          <w:lang w:val="en-US" w:eastAsia="zh-CN"/>
        </w:rPr>
      </w:pPr>
      <w:r w:rsidRPr="002D3B60">
        <w:rPr>
          <w:bCs/>
          <w:lang w:eastAsia="zh-CN"/>
        </w:rPr>
        <w:t>RAN1 has agreed the following area-specific parameters for SRS for positioning configurations in a validity area:</w:t>
      </w:r>
    </w:p>
    <w:p w14:paraId="6F78CD67"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proofErr w:type="spellStart"/>
      <w:r w:rsidRPr="002D3B60">
        <w:rPr>
          <w:bCs/>
          <w:lang w:eastAsia="zh-CN"/>
        </w:rPr>
        <w:t>inactivePosSRS-TimeAlignmentTimer</w:t>
      </w:r>
      <w:proofErr w:type="spellEnd"/>
      <w:r w:rsidRPr="002D3B60">
        <w:rPr>
          <w:rFonts w:hint="eastAsia"/>
          <w:bCs/>
          <w:lang w:eastAsia="zh-CN"/>
        </w:rPr>
        <w:t xml:space="preserve"> </w:t>
      </w:r>
    </w:p>
    <w:p w14:paraId="086CE746"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proofErr w:type="spellStart"/>
      <w:r w:rsidRPr="002D3B60">
        <w:rPr>
          <w:bCs/>
          <w:lang w:eastAsia="zh-CN"/>
        </w:rPr>
        <w:t>inactivePosSRS</w:t>
      </w:r>
      <w:proofErr w:type="spellEnd"/>
      <w:r w:rsidRPr="002D3B60">
        <w:rPr>
          <w:bCs/>
          <w:lang w:eastAsia="zh-CN"/>
        </w:rPr>
        <w:t>-RSRP-</w:t>
      </w:r>
      <w:proofErr w:type="spellStart"/>
      <w:r w:rsidRPr="002D3B60">
        <w:rPr>
          <w:bCs/>
          <w:lang w:eastAsia="zh-CN"/>
        </w:rPr>
        <w:t>ChangeThreshold</w:t>
      </w:r>
      <w:proofErr w:type="spellEnd"/>
      <w:r w:rsidRPr="002D3B60">
        <w:rPr>
          <w:bCs/>
          <w:lang w:eastAsia="zh-CN"/>
        </w:rPr>
        <w:t xml:space="preserve"> </w:t>
      </w:r>
    </w:p>
    <w:p w14:paraId="54F12FD6"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r w:rsidRPr="002D3B60">
        <w:rPr>
          <w:bCs/>
          <w:lang w:eastAsia="zh-CN"/>
        </w:rPr>
        <w:t>BWP parameters</w:t>
      </w:r>
    </w:p>
    <w:p w14:paraId="43C5028D" w14:textId="77777777" w:rsidR="006A643C" w:rsidRPr="002D3B60" w:rsidRDefault="006A643C" w:rsidP="006A643C">
      <w:pPr>
        <w:numPr>
          <w:ilvl w:val="1"/>
          <w:numId w:val="127"/>
        </w:numPr>
        <w:overflowPunct/>
        <w:spacing w:after="0"/>
        <w:ind w:leftChars="699" w:left="1840" w:hanging="442"/>
        <w:contextualSpacing/>
        <w:jc w:val="both"/>
        <w:textAlignment w:val="auto"/>
        <w:rPr>
          <w:bCs/>
          <w:lang w:eastAsia="zh-CN"/>
        </w:rPr>
      </w:pPr>
      <w:proofErr w:type="spellStart"/>
      <w:r w:rsidRPr="002D3B60">
        <w:rPr>
          <w:bCs/>
          <w:lang w:eastAsia="zh-CN"/>
        </w:rPr>
        <w:t>locationAndBandwidth</w:t>
      </w:r>
      <w:proofErr w:type="spellEnd"/>
    </w:p>
    <w:p w14:paraId="77FFC4F2" w14:textId="77777777" w:rsidR="006A643C" w:rsidRPr="002D3B60" w:rsidRDefault="006A643C" w:rsidP="006A643C">
      <w:pPr>
        <w:numPr>
          <w:ilvl w:val="1"/>
          <w:numId w:val="127"/>
        </w:numPr>
        <w:overflowPunct/>
        <w:spacing w:after="0"/>
        <w:ind w:leftChars="699" w:left="1840" w:hanging="442"/>
        <w:contextualSpacing/>
        <w:jc w:val="both"/>
        <w:textAlignment w:val="auto"/>
        <w:rPr>
          <w:bCs/>
          <w:lang w:eastAsia="zh-CN"/>
        </w:rPr>
      </w:pPr>
      <w:proofErr w:type="spellStart"/>
      <w:r w:rsidRPr="002D3B60">
        <w:rPr>
          <w:bCs/>
          <w:lang w:eastAsia="zh-CN"/>
        </w:rPr>
        <w:t>subcarrierSpacing</w:t>
      </w:r>
      <w:proofErr w:type="spellEnd"/>
    </w:p>
    <w:p w14:paraId="2A335D12" w14:textId="77777777" w:rsidR="006A643C" w:rsidRPr="002D3B60" w:rsidRDefault="006A643C" w:rsidP="006A643C">
      <w:pPr>
        <w:numPr>
          <w:ilvl w:val="1"/>
          <w:numId w:val="127"/>
        </w:numPr>
        <w:overflowPunct/>
        <w:spacing w:after="0"/>
        <w:ind w:leftChars="699" w:left="1840" w:hanging="442"/>
        <w:contextualSpacing/>
        <w:jc w:val="both"/>
        <w:textAlignment w:val="auto"/>
        <w:rPr>
          <w:bCs/>
          <w:lang w:eastAsia="zh-CN"/>
        </w:rPr>
      </w:pPr>
      <w:proofErr w:type="spellStart"/>
      <w:r w:rsidRPr="002D3B60">
        <w:rPr>
          <w:bCs/>
          <w:lang w:eastAsia="zh-CN"/>
        </w:rPr>
        <w:t>cyclicPrefix</w:t>
      </w:r>
      <w:proofErr w:type="spellEnd"/>
    </w:p>
    <w:p w14:paraId="0F863769"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proofErr w:type="spellStart"/>
      <w:r w:rsidRPr="002D3B60">
        <w:rPr>
          <w:bCs/>
          <w:lang w:eastAsia="zh-CN"/>
        </w:rPr>
        <w:t>srs-PosConfig</w:t>
      </w:r>
      <w:proofErr w:type="spellEnd"/>
    </w:p>
    <w:p w14:paraId="2B086FA4" w14:textId="77777777" w:rsidR="006A643C" w:rsidRPr="002D3B60" w:rsidRDefault="006A643C" w:rsidP="006A643C">
      <w:pPr>
        <w:numPr>
          <w:ilvl w:val="1"/>
          <w:numId w:val="127"/>
        </w:numPr>
        <w:overflowPunct/>
        <w:spacing w:after="0"/>
        <w:ind w:leftChars="699" w:left="1840" w:hanging="442"/>
        <w:contextualSpacing/>
        <w:jc w:val="both"/>
        <w:textAlignment w:val="auto"/>
        <w:rPr>
          <w:bCs/>
          <w:lang w:eastAsia="zh-CN"/>
        </w:rPr>
      </w:pPr>
      <w:r w:rsidRPr="002D3B60">
        <w:rPr>
          <w:bCs/>
          <w:lang w:eastAsia="zh-CN"/>
        </w:rPr>
        <w:t>SRS-</w:t>
      </w:r>
      <w:proofErr w:type="spellStart"/>
      <w:r w:rsidRPr="002D3B60">
        <w:rPr>
          <w:bCs/>
          <w:lang w:eastAsia="zh-CN"/>
        </w:rPr>
        <w:t>PosResourceSet</w:t>
      </w:r>
      <w:proofErr w:type="spellEnd"/>
    </w:p>
    <w:p w14:paraId="7DAFBEC4"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srs-PosResourceSetId</w:t>
      </w:r>
      <w:proofErr w:type="spellEnd"/>
    </w:p>
    <w:p w14:paraId="5A365D63"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srs-PosResourceIdList</w:t>
      </w:r>
      <w:proofErr w:type="spellEnd"/>
    </w:p>
    <w:p w14:paraId="72A9864A"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resourceType</w:t>
      </w:r>
      <w:proofErr w:type="spellEnd"/>
    </w:p>
    <w:p w14:paraId="6C91B13A"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r w:rsidRPr="002D3B60">
        <w:rPr>
          <w:bCs/>
          <w:lang w:eastAsia="zh-CN"/>
        </w:rPr>
        <w:t>p0 and alpha</w:t>
      </w:r>
    </w:p>
    <w:p w14:paraId="2C48F116"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lastRenderedPageBreak/>
        <w:t>pathlossReferenceRS</w:t>
      </w:r>
      <w:proofErr w:type="spellEnd"/>
      <w:r w:rsidRPr="002D3B60">
        <w:rPr>
          <w:bCs/>
          <w:lang w:eastAsia="zh-CN"/>
        </w:rPr>
        <w:t>-Pos</w:t>
      </w:r>
    </w:p>
    <w:p w14:paraId="0555ABF1" w14:textId="77777777" w:rsidR="006A643C" w:rsidRPr="002D3B60" w:rsidRDefault="006A643C" w:rsidP="006A643C">
      <w:pPr>
        <w:numPr>
          <w:ilvl w:val="1"/>
          <w:numId w:val="127"/>
        </w:numPr>
        <w:overflowPunct/>
        <w:spacing w:after="0"/>
        <w:ind w:leftChars="699" w:left="1840" w:hanging="442"/>
        <w:contextualSpacing/>
        <w:jc w:val="both"/>
        <w:textAlignment w:val="auto"/>
        <w:rPr>
          <w:bCs/>
          <w:lang w:eastAsia="zh-CN"/>
        </w:rPr>
      </w:pPr>
      <w:r w:rsidRPr="002D3B60">
        <w:rPr>
          <w:bCs/>
          <w:lang w:eastAsia="zh-CN"/>
        </w:rPr>
        <w:t>SRS-</w:t>
      </w:r>
      <w:proofErr w:type="spellStart"/>
      <w:r w:rsidRPr="002D3B60">
        <w:rPr>
          <w:bCs/>
          <w:lang w:eastAsia="zh-CN"/>
        </w:rPr>
        <w:t>PosResource</w:t>
      </w:r>
      <w:proofErr w:type="spellEnd"/>
    </w:p>
    <w:p w14:paraId="42B1F2F3"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srs-PosResourceId</w:t>
      </w:r>
      <w:proofErr w:type="spellEnd"/>
    </w:p>
    <w:p w14:paraId="3FC2292C"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transmissionComb</w:t>
      </w:r>
      <w:proofErr w:type="spellEnd"/>
    </w:p>
    <w:p w14:paraId="16B24F1C"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resourceMapping</w:t>
      </w:r>
      <w:proofErr w:type="spellEnd"/>
    </w:p>
    <w:p w14:paraId="51919BA5"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freqDomainShift</w:t>
      </w:r>
      <w:proofErr w:type="spellEnd"/>
    </w:p>
    <w:p w14:paraId="5A0CE4CD"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freqHopping</w:t>
      </w:r>
      <w:proofErr w:type="spellEnd"/>
    </w:p>
    <w:p w14:paraId="3BB280D6"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groupOrSequenceHopping</w:t>
      </w:r>
      <w:proofErr w:type="spellEnd"/>
    </w:p>
    <w:p w14:paraId="4A056EF4"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resourceType</w:t>
      </w:r>
      <w:proofErr w:type="spellEnd"/>
    </w:p>
    <w:p w14:paraId="4D7E5EFB"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sequenceID</w:t>
      </w:r>
      <w:proofErr w:type="spellEnd"/>
    </w:p>
    <w:p w14:paraId="040EA2F2" w14:textId="77777777" w:rsidR="006A643C" w:rsidRPr="002D3B60" w:rsidRDefault="006A643C" w:rsidP="006A643C">
      <w:pPr>
        <w:numPr>
          <w:ilvl w:val="2"/>
          <w:numId w:val="128"/>
        </w:numPr>
        <w:overflowPunct/>
        <w:spacing w:after="0"/>
        <w:ind w:leftChars="899" w:left="2240" w:hanging="442"/>
        <w:contextualSpacing/>
        <w:jc w:val="both"/>
        <w:textAlignment w:val="auto"/>
        <w:rPr>
          <w:bCs/>
          <w:lang w:eastAsia="zh-CN"/>
        </w:rPr>
      </w:pPr>
      <w:proofErr w:type="spellStart"/>
      <w:r w:rsidRPr="002D3B60">
        <w:rPr>
          <w:bCs/>
          <w:lang w:eastAsia="zh-CN"/>
        </w:rPr>
        <w:t>spatialRelationInfoPos</w:t>
      </w:r>
      <w:proofErr w:type="spellEnd"/>
    </w:p>
    <w:p w14:paraId="408DD6A3" w14:textId="77777777" w:rsidR="006A643C" w:rsidRPr="002D3B60" w:rsidRDefault="006A643C" w:rsidP="006A643C">
      <w:pPr>
        <w:numPr>
          <w:ilvl w:val="1"/>
          <w:numId w:val="128"/>
        </w:numPr>
        <w:spacing w:after="0"/>
        <w:contextualSpacing/>
        <w:rPr>
          <w:bCs/>
          <w:lang w:eastAsia="zh-CN"/>
        </w:rPr>
      </w:pPr>
      <w:r w:rsidRPr="002D3B60">
        <w:rPr>
          <w:bCs/>
          <w:lang w:eastAsia="zh-CN"/>
        </w:rPr>
        <w:t xml:space="preserve">In addition, from RAN1’s perspective, the </w:t>
      </w:r>
      <w:r w:rsidRPr="002D3B60">
        <w:rPr>
          <w:bCs/>
          <w:lang w:val="en-US" w:eastAsia="zh-CN"/>
        </w:rPr>
        <w:t xml:space="preserve">area-specific parameters </w:t>
      </w:r>
      <w:r w:rsidRPr="002D3B60">
        <w:rPr>
          <w:bCs/>
          <w:lang w:eastAsia="zh-CN"/>
        </w:rPr>
        <w:t>should also include the following:</w:t>
      </w:r>
    </w:p>
    <w:p w14:paraId="1C6FF1F3"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r w:rsidRPr="002D3B60">
        <w:rPr>
          <w:rFonts w:hint="eastAsia"/>
          <w:bCs/>
          <w:lang w:eastAsia="zh-CN"/>
        </w:rPr>
        <w:t>A</w:t>
      </w:r>
      <w:r w:rsidRPr="002D3B60">
        <w:rPr>
          <w:bCs/>
          <w:lang w:eastAsia="zh-CN"/>
        </w:rPr>
        <w:t xml:space="preserve"> list of PCIs defining the positioning area</w:t>
      </w:r>
    </w:p>
    <w:p w14:paraId="0DA1BCBD" w14:textId="77777777" w:rsidR="006A643C" w:rsidRPr="002D3B60" w:rsidRDefault="006A643C" w:rsidP="006A643C">
      <w:pPr>
        <w:numPr>
          <w:ilvl w:val="0"/>
          <w:numId w:val="126"/>
        </w:numPr>
        <w:overflowPunct/>
        <w:spacing w:after="0"/>
        <w:ind w:leftChars="499" w:left="1440" w:hanging="442"/>
        <w:contextualSpacing/>
        <w:jc w:val="both"/>
        <w:textAlignment w:val="auto"/>
        <w:rPr>
          <w:bCs/>
          <w:lang w:eastAsia="zh-CN"/>
        </w:rPr>
      </w:pPr>
      <w:r w:rsidRPr="002D3B60">
        <w:rPr>
          <w:bCs/>
          <w:lang w:eastAsia="zh-CN"/>
        </w:rPr>
        <w:t>autonomous TA adjustment enabler</w:t>
      </w:r>
    </w:p>
    <w:p w14:paraId="2159D077" w14:textId="77777777" w:rsidR="00A67FB6" w:rsidRDefault="00A67FB6" w:rsidP="004375AA">
      <w:pPr>
        <w:tabs>
          <w:tab w:val="left" w:pos="5562"/>
        </w:tabs>
        <w:spacing w:after="0"/>
        <w:rPr>
          <w:bCs/>
          <w:lang w:eastAsia="x-none"/>
        </w:rPr>
      </w:pPr>
    </w:p>
    <w:p w14:paraId="6064E67B" w14:textId="40E0F646" w:rsidR="007273F7" w:rsidRDefault="00EE6609" w:rsidP="004375AA">
      <w:pPr>
        <w:tabs>
          <w:tab w:val="left" w:pos="5562"/>
        </w:tabs>
        <w:spacing w:after="0"/>
        <w:rPr>
          <w:bCs/>
          <w:lang w:eastAsia="x-none"/>
        </w:rPr>
      </w:pPr>
      <w:r>
        <w:rPr>
          <w:bCs/>
          <w:lang w:eastAsia="x-none"/>
        </w:rPr>
        <w:t xml:space="preserve">Except for the autonomous TA adjustment enabler, the </w:t>
      </w:r>
      <w:r w:rsidR="0069482D">
        <w:rPr>
          <w:bCs/>
          <w:lang w:eastAsia="x-none"/>
        </w:rPr>
        <w:t xml:space="preserve">listed </w:t>
      </w:r>
      <w:r w:rsidR="001C7B13">
        <w:rPr>
          <w:bCs/>
          <w:lang w:eastAsia="x-none"/>
        </w:rPr>
        <w:t xml:space="preserve">parameters </w:t>
      </w:r>
      <w:r w:rsidR="0069482D">
        <w:rPr>
          <w:bCs/>
          <w:lang w:eastAsia="x-none"/>
        </w:rPr>
        <w:t>would be the</w:t>
      </w:r>
      <w:r w:rsidR="001C7B13">
        <w:rPr>
          <w:bCs/>
          <w:lang w:eastAsia="x-none"/>
        </w:rPr>
        <w:t xml:space="preserve"> existing configuration parameters</w:t>
      </w:r>
      <w:r w:rsidR="003E644C">
        <w:rPr>
          <w:bCs/>
          <w:lang w:eastAsia="x-none"/>
        </w:rPr>
        <w:t>, which would be clear.</w:t>
      </w:r>
      <w:r w:rsidR="001C7B13">
        <w:rPr>
          <w:bCs/>
          <w:lang w:eastAsia="x-none"/>
        </w:rPr>
        <w:t xml:space="preserve"> </w:t>
      </w:r>
      <w:r w:rsidR="003E644C">
        <w:rPr>
          <w:bCs/>
          <w:lang w:eastAsia="x-none"/>
        </w:rPr>
        <w:t xml:space="preserve">The </w:t>
      </w:r>
      <w:r w:rsidR="003E644C" w:rsidRPr="003E644C">
        <w:rPr>
          <w:bCs/>
          <w:lang w:eastAsia="x-none"/>
        </w:rPr>
        <w:t>autonomous TA adjustment enabler</w:t>
      </w:r>
      <w:r w:rsidR="003E644C">
        <w:rPr>
          <w:bCs/>
          <w:lang w:eastAsia="x-none"/>
        </w:rPr>
        <w:t xml:space="preserve"> is a new feature </w:t>
      </w:r>
      <w:r w:rsidR="00434275">
        <w:rPr>
          <w:bCs/>
          <w:lang w:eastAsia="x-none"/>
        </w:rPr>
        <w:t>and needs to be somewhat captured in RAN1 specification</w:t>
      </w:r>
      <w:r w:rsidR="00534414">
        <w:rPr>
          <w:bCs/>
          <w:lang w:eastAsia="x-none"/>
        </w:rPr>
        <w:t xml:space="preserve"> based on the RAN1 agreements and the confirmed feasibility.</w:t>
      </w:r>
    </w:p>
    <w:p w14:paraId="3E6852C1" w14:textId="66E68F75" w:rsidR="00927FB9" w:rsidRDefault="00927FB9" w:rsidP="004375AA">
      <w:pPr>
        <w:tabs>
          <w:tab w:val="left" w:pos="5562"/>
        </w:tabs>
        <w:spacing w:after="0"/>
        <w:rPr>
          <w:bCs/>
          <w:lang w:eastAsia="x-none"/>
        </w:rPr>
      </w:pPr>
    </w:p>
    <w:p w14:paraId="01719DC7" w14:textId="09BC0C36" w:rsidR="00927FB9" w:rsidRDefault="00927FB9" w:rsidP="004375AA">
      <w:pPr>
        <w:tabs>
          <w:tab w:val="left" w:pos="5562"/>
        </w:tabs>
        <w:spacing w:after="0"/>
        <w:rPr>
          <w:bCs/>
          <w:lang w:eastAsia="x-none"/>
        </w:rPr>
      </w:pPr>
      <w:r w:rsidRPr="0082622F">
        <w:rPr>
          <w:b/>
          <w:lang w:eastAsia="x-none"/>
        </w:rPr>
        <w:t xml:space="preserve">Proposal </w:t>
      </w:r>
      <w:r w:rsidR="008238B5">
        <w:rPr>
          <w:b/>
          <w:lang w:eastAsia="x-none"/>
        </w:rPr>
        <w:t>1</w:t>
      </w:r>
      <w:r w:rsidRPr="0082622F">
        <w:rPr>
          <w:b/>
          <w:lang w:eastAsia="x-none"/>
        </w:rPr>
        <w:t>:</w:t>
      </w:r>
      <w:r>
        <w:rPr>
          <w:bCs/>
          <w:lang w:eastAsia="x-none"/>
        </w:rPr>
        <w:t xml:space="preserve"> RAN1 supports the following text proposal </w:t>
      </w:r>
      <w:r w:rsidR="00F64890">
        <w:rPr>
          <w:bCs/>
          <w:lang w:eastAsia="x-none"/>
        </w:rPr>
        <w:t>on Cl</w:t>
      </w:r>
      <w:r w:rsidR="00A0485E">
        <w:rPr>
          <w:bCs/>
          <w:lang w:eastAsia="x-none"/>
        </w:rPr>
        <w:t>ause 6.2.1.4 of TS 38.214.</w:t>
      </w:r>
    </w:p>
    <w:p w14:paraId="21C09A6B" w14:textId="77777777" w:rsidR="007273F7" w:rsidRDefault="007273F7" w:rsidP="004375AA">
      <w:pPr>
        <w:tabs>
          <w:tab w:val="left" w:pos="5562"/>
        </w:tabs>
        <w:spacing w:after="0"/>
        <w:rPr>
          <w:bCs/>
          <w:lang w:eastAsia="x-none"/>
        </w:rPr>
      </w:pPr>
    </w:p>
    <w:tbl>
      <w:tblPr>
        <w:tblStyle w:val="TableGrid"/>
        <w:tblW w:w="0" w:type="auto"/>
        <w:tblLook w:val="04A0" w:firstRow="1" w:lastRow="0" w:firstColumn="1" w:lastColumn="0" w:noHBand="0" w:noVBand="1"/>
      </w:tblPr>
      <w:tblGrid>
        <w:gridCol w:w="9962"/>
      </w:tblGrid>
      <w:tr w:rsidR="00B87B88" w14:paraId="527179DA" w14:textId="77777777" w:rsidTr="00B87B88">
        <w:tc>
          <w:tcPr>
            <w:tcW w:w="9962" w:type="dxa"/>
          </w:tcPr>
          <w:p w14:paraId="57B8497C" w14:textId="77777777" w:rsidR="006055DA" w:rsidRPr="00184B2D" w:rsidRDefault="006055DA" w:rsidP="006055DA">
            <w:pPr>
              <w:jc w:val="center"/>
              <w:rPr>
                <w:color w:val="FF0000"/>
                <w:lang w:val="en-US" w:eastAsia="ko-KR"/>
              </w:rPr>
            </w:pPr>
            <w:r>
              <w:rPr>
                <w:color w:val="FF0000"/>
              </w:rPr>
              <w:t>&lt;omitted text&gt;</w:t>
            </w:r>
          </w:p>
          <w:p w14:paraId="0BACABDB" w14:textId="562607DD" w:rsidR="00B87B88" w:rsidRPr="0082622F" w:rsidRDefault="00B87B88" w:rsidP="00B87B88">
            <w:pPr>
              <w:rPr>
                <w:color w:val="FF0000"/>
                <w:lang w:val="en-US"/>
              </w:rPr>
            </w:pPr>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xml:space="preserve">], subject to UE capability, valid in multiple cells within a validity area for RRC_INACTIVE mode. </w:t>
            </w:r>
            <w:r>
              <w:t xml:space="preserve">For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xml:space="preserve">, </w:t>
            </w:r>
            <w:proofErr w:type="spellStart"/>
            <w:r>
              <w:t>i</w:t>
            </w:r>
            <w:proofErr w:type="spellEnd"/>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r w:rsidR="00083A82">
              <w:rPr>
                <w:lang w:val="en-US"/>
              </w:rPr>
              <w:t xml:space="preserve"> </w:t>
            </w:r>
            <w:r w:rsidR="00083A82">
              <w:rPr>
                <w:color w:val="FF0000"/>
                <w:lang w:val="en-US"/>
              </w:rPr>
              <w:t>The UE may be configured via [</w:t>
            </w:r>
            <w:r w:rsidR="00C7769D" w:rsidRPr="0082622F">
              <w:rPr>
                <w:i/>
                <w:iCs/>
                <w:color w:val="FF0000"/>
                <w:lang w:val="en-US"/>
              </w:rPr>
              <w:t>autonomous TA adjustment enabler</w:t>
            </w:r>
            <w:r w:rsidR="00C7769D">
              <w:rPr>
                <w:color w:val="FF0000"/>
                <w:lang w:val="en-US"/>
              </w:rPr>
              <w:t>]</w:t>
            </w:r>
            <w:r w:rsidR="00C22438">
              <w:rPr>
                <w:color w:val="FF0000"/>
                <w:lang w:val="en-US"/>
              </w:rPr>
              <w:t xml:space="preserve"> to perform the autonomous TA </w:t>
            </w:r>
            <w:r w:rsidR="00D74CDC">
              <w:rPr>
                <w:color w:val="FF0000"/>
                <w:lang w:val="en-US"/>
              </w:rPr>
              <w:t>adjustment</w:t>
            </w:r>
            <w:r w:rsidR="00EB7F05">
              <w:rPr>
                <w:color w:val="FF0000"/>
                <w:lang w:val="en-US"/>
              </w:rPr>
              <w:t xml:space="preserve"> based on conditions defined in [11, TS 38.133] to </w:t>
            </w:r>
            <w:r w:rsidR="00527A39">
              <w:rPr>
                <w:color w:val="FF0000"/>
                <w:lang w:val="en-US"/>
              </w:rPr>
              <w:t xml:space="preserve">determine </w:t>
            </w:r>
            <w:proofErr w:type="gramStart"/>
            <w:r w:rsidR="00D41215">
              <w:rPr>
                <w:color w:val="FF0000"/>
                <w:lang w:val="en-US"/>
              </w:rPr>
              <w:t>a</w:t>
            </w:r>
            <w:proofErr w:type="gramEnd"/>
            <w:r w:rsidR="00D41215">
              <w:rPr>
                <w:color w:val="FF0000"/>
                <w:lang w:val="en-US"/>
              </w:rPr>
              <w:t xml:space="preserve"> </w:t>
            </w:r>
            <w:r w:rsidR="00527A39">
              <w:rPr>
                <w:color w:val="FF0000"/>
                <w:lang w:val="en-US"/>
              </w:rPr>
              <w:t>SRS transmission timing</w:t>
            </w:r>
            <w:r w:rsidR="00D74CDC">
              <w:rPr>
                <w:color w:val="FF0000"/>
                <w:lang w:val="en-US"/>
              </w:rPr>
              <w:t>.</w:t>
            </w:r>
            <w:r w:rsidR="00C22438">
              <w:rPr>
                <w:color w:val="FF0000"/>
                <w:lang w:val="en-US"/>
              </w:rPr>
              <w:t xml:space="preserve"> </w:t>
            </w:r>
          </w:p>
          <w:p w14:paraId="51234DEE" w14:textId="0E3AAECC" w:rsidR="00B87B88" w:rsidRPr="0082622F" w:rsidRDefault="006055DA" w:rsidP="00C35F3F">
            <w:pPr>
              <w:spacing w:after="0"/>
              <w:jc w:val="center"/>
              <w:rPr>
                <w:color w:val="FF0000"/>
                <w:lang w:val="en-US" w:eastAsia="ko-KR"/>
              </w:rPr>
            </w:pPr>
            <w:r>
              <w:rPr>
                <w:color w:val="FF0000"/>
              </w:rPr>
              <w:t>&lt;omitted text&gt;</w:t>
            </w:r>
          </w:p>
        </w:tc>
      </w:tr>
    </w:tbl>
    <w:p w14:paraId="56A0F254" w14:textId="77777777" w:rsidR="00B87B88" w:rsidRDefault="00B87B88" w:rsidP="004375AA">
      <w:pPr>
        <w:tabs>
          <w:tab w:val="left" w:pos="5562"/>
        </w:tabs>
        <w:spacing w:after="0"/>
        <w:rPr>
          <w:bCs/>
          <w:lang w:eastAsia="x-none"/>
        </w:rPr>
      </w:pPr>
    </w:p>
    <w:p w14:paraId="771BC060" w14:textId="26CAA043" w:rsidR="0095413E" w:rsidRDefault="004F142F" w:rsidP="004F142F">
      <w:pPr>
        <w:jc w:val="both"/>
        <w:rPr>
          <w:rFonts w:eastAsia="Times New Roman"/>
        </w:rPr>
      </w:pPr>
      <w:r>
        <w:rPr>
          <w:rFonts w:eastAsia="Times New Roman"/>
        </w:rPr>
        <w:t xml:space="preserve">In case the UE cannot keep the fixed UL Tx timing to transmit SRS, the UE </w:t>
      </w:r>
      <w:r w:rsidR="000342E4">
        <w:rPr>
          <w:rFonts w:eastAsia="Times New Roman"/>
        </w:rPr>
        <w:t>may change the Tx timing</w:t>
      </w:r>
      <w:r w:rsidR="001441EC">
        <w:rPr>
          <w:rFonts w:eastAsia="Times New Roman"/>
        </w:rPr>
        <w:t xml:space="preserve">, and the measurement accuracy degradation is unavoidable. </w:t>
      </w:r>
      <w:r w:rsidR="00984702" w:rsidRPr="00984702">
        <w:rPr>
          <w:rFonts w:eastAsia="Times New Roman"/>
        </w:rPr>
        <w:t>However, it is unreasonable just to keep letting the UE change the UL Tx timing without reporting any information. The network should consider the UL Tx timing change in performing positioning measurements in case the amount of change exceeds a certain level to not allow measurement accuracy degradation over a certain level.</w:t>
      </w:r>
    </w:p>
    <w:p w14:paraId="0A2EBC6D" w14:textId="0B195AB0" w:rsidR="00D632F8" w:rsidRPr="00432ABC" w:rsidRDefault="00D632F8" w:rsidP="00D632F8">
      <w:pPr>
        <w:pStyle w:val="Heading3"/>
        <w:rPr>
          <w:lang w:val="en-US"/>
        </w:rPr>
      </w:pPr>
      <w:proofErr w:type="spellStart"/>
      <w:r w:rsidRPr="236B3200">
        <w:rPr>
          <w:lang w:val="en-US"/>
        </w:rPr>
        <w:t>eDRX</w:t>
      </w:r>
      <w:proofErr w:type="spellEnd"/>
      <w:r w:rsidRPr="236B3200">
        <w:rPr>
          <w:lang w:val="en-US"/>
        </w:rPr>
        <w:t>-related issue</w:t>
      </w:r>
    </w:p>
    <w:p w14:paraId="6AFE6B7E" w14:textId="1C8F04C1" w:rsidR="00D632F8" w:rsidRDefault="00AE4853" w:rsidP="007E5381">
      <w:pPr>
        <w:spacing w:after="0"/>
        <w:jc w:val="both"/>
        <w:rPr>
          <w:rFonts w:eastAsia="Times New Roman"/>
        </w:rPr>
      </w:pPr>
      <w:r>
        <w:rPr>
          <w:rFonts w:eastAsia="Times New Roman"/>
        </w:rPr>
        <w:t xml:space="preserve">The UE may be in the sleep mode for a long time (e.g., more than XX seconds). </w:t>
      </w:r>
      <w:r w:rsidR="00234B71">
        <w:rPr>
          <w:rFonts w:eastAsia="Times New Roman"/>
        </w:rPr>
        <w:t>One of the critical issues for UL-based positioning is synchronization between the UE and the gNB</w:t>
      </w:r>
      <w:r w:rsidR="00ED26DF">
        <w:rPr>
          <w:rFonts w:eastAsia="Times New Roman"/>
        </w:rPr>
        <w:t>. The UE may need tight synch before transmitting the UL SRS right after waking from the sleep mode</w:t>
      </w:r>
      <w:r w:rsidR="00234B71">
        <w:rPr>
          <w:rFonts w:eastAsia="Times New Roman"/>
        </w:rPr>
        <w:t>.</w:t>
      </w:r>
      <w:r w:rsidR="00F93C06">
        <w:rPr>
          <w:rFonts w:eastAsia="Times New Roman"/>
        </w:rPr>
        <w:t xml:space="preserve"> </w:t>
      </w:r>
      <w:r w:rsidR="00DE704B">
        <w:rPr>
          <w:rFonts w:eastAsia="Times New Roman"/>
        </w:rPr>
        <w:t>T</w:t>
      </w:r>
      <w:r w:rsidR="00F93C06">
        <w:rPr>
          <w:rFonts w:eastAsia="Times New Roman"/>
        </w:rPr>
        <w:t xml:space="preserve">he UE is not required to perform RRM measurement </w:t>
      </w:r>
      <w:r w:rsidR="004A1E3A">
        <w:rPr>
          <w:rFonts w:eastAsia="Times New Roman"/>
        </w:rPr>
        <w:t xml:space="preserve">to adjust </w:t>
      </w:r>
      <w:r w:rsidR="0059556C">
        <w:rPr>
          <w:rFonts w:eastAsia="Times New Roman"/>
        </w:rPr>
        <w:t>time synchronization outside of paging time windows or on-duration of DRX.</w:t>
      </w:r>
      <w:r w:rsidR="00DE704B">
        <w:rPr>
          <w:rFonts w:eastAsia="Times New Roman"/>
        </w:rPr>
        <w:t xml:space="preserve"> However, the UE may still need to perform </w:t>
      </w:r>
      <w:r w:rsidR="001A67DE">
        <w:rPr>
          <w:rFonts w:eastAsia="Times New Roman"/>
        </w:rPr>
        <w:t xml:space="preserve">DL positioning measurements or transmit </w:t>
      </w:r>
      <w:r w:rsidR="005723B6">
        <w:rPr>
          <w:rFonts w:eastAsia="Times New Roman"/>
        </w:rPr>
        <w:t xml:space="preserve">positioning SRS. </w:t>
      </w:r>
      <w:r w:rsidR="00EA481B">
        <w:rPr>
          <w:rFonts w:eastAsia="Times New Roman"/>
        </w:rPr>
        <w:t>In this case, the time synchronization might affect the timing measurement accuracy.</w:t>
      </w:r>
    </w:p>
    <w:p w14:paraId="56C18534" w14:textId="77777777" w:rsidR="00AE4853" w:rsidRDefault="00AE4853" w:rsidP="007E5381">
      <w:pPr>
        <w:spacing w:after="0"/>
        <w:jc w:val="both"/>
        <w:rPr>
          <w:rFonts w:eastAsia="Times New Roman"/>
        </w:rPr>
      </w:pPr>
    </w:p>
    <w:p w14:paraId="64F1396B" w14:textId="10512D55" w:rsidR="00AE4853" w:rsidRPr="005C0D33" w:rsidRDefault="00AE4853" w:rsidP="007E5381">
      <w:pPr>
        <w:spacing w:after="0"/>
        <w:jc w:val="both"/>
        <w:rPr>
          <w:rFonts w:eastAsia="Times New Roman"/>
        </w:rPr>
      </w:pPr>
      <w:r w:rsidRPr="005C0D33">
        <w:rPr>
          <w:rFonts w:eastAsia="Times New Roman"/>
          <w:b/>
          <w:bCs/>
        </w:rPr>
        <w:t xml:space="preserve">Proposals </w:t>
      </w:r>
      <w:r w:rsidR="006A3A42">
        <w:rPr>
          <w:rFonts w:eastAsia="Times New Roman"/>
          <w:b/>
          <w:bCs/>
        </w:rPr>
        <w:t>2</w:t>
      </w:r>
      <w:r w:rsidRPr="005C0D33">
        <w:rPr>
          <w:rFonts w:eastAsia="Times New Roman"/>
          <w:b/>
          <w:bCs/>
        </w:rPr>
        <w:t>:</w:t>
      </w:r>
      <w:r w:rsidR="00DC23AF">
        <w:rPr>
          <w:rFonts w:eastAsia="Times New Roman"/>
          <w:b/>
          <w:bCs/>
        </w:rPr>
        <w:t xml:space="preserve"> </w:t>
      </w:r>
      <w:r w:rsidR="00550B80" w:rsidRPr="005C0D33">
        <w:rPr>
          <w:rFonts w:eastAsia="Times New Roman"/>
        </w:rPr>
        <w:t xml:space="preserve">UE is configured to perform additional RRM measurement </w:t>
      </w:r>
      <w:r w:rsidR="00F30EBF" w:rsidRPr="005C0D33">
        <w:rPr>
          <w:rFonts w:eastAsia="Times New Roman"/>
        </w:rPr>
        <w:t>outside of the DRX on-duration and/or outside of paging time window</w:t>
      </w:r>
      <w:r w:rsidR="00AF645F" w:rsidRPr="005C0D33">
        <w:rPr>
          <w:rFonts w:eastAsia="Times New Roman"/>
        </w:rPr>
        <w:t xml:space="preserve"> before performing DL PRS measurement or transmitting positioning SRS under certain conditions.</w:t>
      </w:r>
    </w:p>
    <w:p w14:paraId="26C5378E" w14:textId="34E3918F" w:rsidR="00AF645F" w:rsidRDefault="00AF645F" w:rsidP="00917861">
      <w:pPr>
        <w:pStyle w:val="ListParagraph"/>
        <w:numPr>
          <w:ilvl w:val="2"/>
          <w:numId w:val="16"/>
        </w:numPr>
        <w:spacing w:after="0"/>
        <w:ind w:left="567"/>
        <w:jc w:val="both"/>
        <w:rPr>
          <w:rFonts w:eastAsia="Times New Roman"/>
        </w:rPr>
      </w:pPr>
      <w:r w:rsidRPr="005C0D33">
        <w:rPr>
          <w:rFonts w:eastAsia="Times New Roman"/>
        </w:rPr>
        <w:t>FFS</w:t>
      </w:r>
      <w:r w:rsidR="007145F8">
        <w:rPr>
          <w:rFonts w:eastAsia="Times New Roman"/>
        </w:rPr>
        <w:t xml:space="preserve">: </w:t>
      </w:r>
      <w:r w:rsidR="00742C11">
        <w:rPr>
          <w:rFonts w:eastAsia="Times New Roman"/>
        </w:rPr>
        <w:t xml:space="preserve">details on </w:t>
      </w:r>
      <w:r w:rsidR="00053AFD">
        <w:rPr>
          <w:rFonts w:eastAsia="Times New Roman"/>
        </w:rPr>
        <w:t xml:space="preserve">conditions </w:t>
      </w:r>
      <w:r w:rsidR="00996547">
        <w:rPr>
          <w:rFonts w:eastAsia="Times New Roman"/>
        </w:rPr>
        <w:t>triggering the additional RRM measurement</w:t>
      </w:r>
      <w:r w:rsidR="007145F8">
        <w:rPr>
          <w:rFonts w:eastAsia="Times New Roman"/>
        </w:rPr>
        <w:t xml:space="preserve"> </w:t>
      </w:r>
    </w:p>
    <w:p w14:paraId="01F99FE4" w14:textId="77777777" w:rsidR="00FA6C99" w:rsidRDefault="00FA6C99" w:rsidP="00FA6C99">
      <w:pPr>
        <w:spacing w:after="0"/>
        <w:jc w:val="both"/>
        <w:rPr>
          <w:rFonts w:eastAsia="Times New Roman"/>
        </w:rPr>
      </w:pPr>
    </w:p>
    <w:p w14:paraId="136182E8" w14:textId="6E83E4BE" w:rsidR="00FA6C99" w:rsidRPr="0082622F" w:rsidRDefault="00DA662C" w:rsidP="0082622F">
      <w:pPr>
        <w:spacing w:after="0"/>
        <w:jc w:val="both"/>
        <w:rPr>
          <w:rFonts w:eastAsia="Times New Roman"/>
        </w:rPr>
      </w:pPr>
      <w:r>
        <w:rPr>
          <w:rFonts w:eastAsia="Times New Roman"/>
        </w:rPr>
        <w:t xml:space="preserve">In case the </w:t>
      </w:r>
      <w:proofErr w:type="spellStart"/>
      <w:r>
        <w:rPr>
          <w:rFonts w:eastAsia="Times New Roman"/>
        </w:rPr>
        <w:t>eDRX</w:t>
      </w:r>
      <w:proofErr w:type="spellEnd"/>
      <w:r>
        <w:rPr>
          <w:rFonts w:eastAsia="Times New Roman"/>
        </w:rPr>
        <w:t xml:space="preserve"> cycle is too long, the may also needs</w:t>
      </w:r>
      <w:r w:rsidR="00342204">
        <w:rPr>
          <w:rFonts w:eastAsia="Times New Roman"/>
        </w:rPr>
        <w:t xml:space="preserve"> a</w:t>
      </w:r>
      <w:r w:rsidR="00F9796C">
        <w:rPr>
          <w:rFonts w:eastAsia="Times New Roman"/>
        </w:rPr>
        <w:t>n</w:t>
      </w:r>
      <w:r w:rsidR="00342204">
        <w:rPr>
          <w:rFonts w:eastAsia="Times New Roman"/>
        </w:rPr>
        <w:t xml:space="preserve"> SRS transmission </w:t>
      </w:r>
      <w:r w:rsidR="002F0708">
        <w:rPr>
          <w:rFonts w:eastAsia="Times New Roman"/>
        </w:rPr>
        <w:t>for the positioning.</w:t>
      </w:r>
      <w:r w:rsidR="000A577E">
        <w:rPr>
          <w:rFonts w:eastAsia="Times New Roman"/>
        </w:rPr>
        <w:t xml:space="preserve"> Based on the additional RRM measurement</w:t>
      </w:r>
      <w:r w:rsidR="002145DB">
        <w:rPr>
          <w:rFonts w:eastAsia="Times New Roman"/>
        </w:rPr>
        <w:t>, the UE can recover the time synchronization</w:t>
      </w:r>
      <w:r w:rsidR="008E0A18">
        <w:rPr>
          <w:rFonts w:eastAsia="Times New Roman"/>
        </w:rPr>
        <w:t xml:space="preserve">. Also, the UE may be able to </w:t>
      </w:r>
      <w:r w:rsidR="00B16C5A">
        <w:rPr>
          <w:rFonts w:eastAsia="Times New Roman"/>
        </w:rPr>
        <w:t xml:space="preserve">obtain the necessary measurement for the SRS transmission such as RSRP measurements for </w:t>
      </w:r>
      <w:r w:rsidR="00360703">
        <w:rPr>
          <w:rFonts w:eastAsia="Times New Roman"/>
        </w:rPr>
        <w:t xml:space="preserve">the </w:t>
      </w:r>
      <w:r w:rsidR="00B16C5A">
        <w:rPr>
          <w:rFonts w:eastAsia="Times New Roman"/>
        </w:rPr>
        <w:t xml:space="preserve">path-loss estimation and </w:t>
      </w:r>
      <w:r w:rsidR="00360703">
        <w:rPr>
          <w:rFonts w:eastAsia="Times New Roman"/>
        </w:rPr>
        <w:t xml:space="preserve">RSRP measurements to determine a </w:t>
      </w:r>
      <w:r w:rsidR="00B16C5A">
        <w:rPr>
          <w:rFonts w:eastAsia="Times New Roman"/>
        </w:rPr>
        <w:lastRenderedPageBreak/>
        <w:t>spatial relation information</w:t>
      </w:r>
      <w:r w:rsidR="00360703">
        <w:rPr>
          <w:rFonts w:eastAsia="Times New Roman"/>
        </w:rPr>
        <w:t>.</w:t>
      </w:r>
      <w:r w:rsidR="00BD4FA1">
        <w:rPr>
          <w:rFonts w:eastAsia="Times New Roman"/>
        </w:rPr>
        <w:t xml:space="preserve"> </w:t>
      </w:r>
      <w:r w:rsidR="00766690" w:rsidRPr="00766690">
        <w:rPr>
          <w:rFonts w:eastAsia="Times New Roman"/>
        </w:rPr>
        <w:t xml:space="preserve">Given that the </w:t>
      </w:r>
      <w:proofErr w:type="spellStart"/>
      <w:r w:rsidR="00766690" w:rsidRPr="00766690">
        <w:rPr>
          <w:rFonts w:eastAsia="Times New Roman"/>
        </w:rPr>
        <w:t>eDRX</w:t>
      </w:r>
      <w:proofErr w:type="spellEnd"/>
      <w:r w:rsidR="00766690" w:rsidRPr="00766690">
        <w:rPr>
          <w:rFonts w:eastAsia="Times New Roman"/>
        </w:rPr>
        <w:t xml:space="preserve"> cycle could be too long</w:t>
      </w:r>
      <w:r w:rsidR="00C87FF4">
        <w:rPr>
          <w:rFonts w:eastAsia="Times New Roman"/>
        </w:rPr>
        <w:t xml:space="preserve"> than th</w:t>
      </w:r>
      <w:r w:rsidR="00C660B5">
        <w:rPr>
          <w:rFonts w:eastAsia="Times New Roman"/>
        </w:rPr>
        <w:t>e required positioning interval of the LPHAP</w:t>
      </w:r>
      <w:r w:rsidR="00766690" w:rsidRPr="00766690">
        <w:rPr>
          <w:rFonts w:eastAsia="Times New Roman"/>
        </w:rPr>
        <w:t>, supporting SRS transmission outside the paging window is necessary.</w:t>
      </w:r>
    </w:p>
    <w:p w14:paraId="1D60DC23" w14:textId="77777777" w:rsidR="00591828" w:rsidRDefault="00591828" w:rsidP="00591828">
      <w:pPr>
        <w:spacing w:after="0"/>
        <w:jc w:val="both"/>
        <w:rPr>
          <w:rFonts w:eastAsia="Times New Roman"/>
          <w:b/>
          <w:bCs/>
        </w:rPr>
      </w:pPr>
    </w:p>
    <w:p w14:paraId="30F77043" w14:textId="35BADA75" w:rsidR="0015759B" w:rsidRDefault="00591828" w:rsidP="0015759B">
      <w:pPr>
        <w:spacing w:after="0"/>
        <w:jc w:val="both"/>
        <w:rPr>
          <w:rFonts w:eastAsia="Times New Roman"/>
        </w:rPr>
      </w:pPr>
      <w:r w:rsidRPr="005C0D33">
        <w:rPr>
          <w:rFonts w:eastAsia="Times New Roman"/>
          <w:b/>
          <w:bCs/>
        </w:rPr>
        <w:t xml:space="preserve">Proposals </w:t>
      </w:r>
      <w:r w:rsidR="006A3A42">
        <w:rPr>
          <w:rFonts w:eastAsia="Times New Roman"/>
          <w:b/>
          <w:bCs/>
        </w:rPr>
        <w:t>3</w:t>
      </w:r>
      <w:r w:rsidRPr="005C0D33">
        <w:rPr>
          <w:rFonts w:eastAsia="Times New Roman"/>
          <w:b/>
          <w:bCs/>
        </w:rPr>
        <w:t>:</w:t>
      </w:r>
      <w:r>
        <w:rPr>
          <w:rFonts w:eastAsia="Times New Roman"/>
          <w:b/>
          <w:bCs/>
        </w:rPr>
        <w:t xml:space="preserve"> </w:t>
      </w:r>
      <w:r w:rsidR="005D118E">
        <w:rPr>
          <w:rFonts w:eastAsia="Times New Roman"/>
        </w:rPr>
        <w:t>Support</w:t>
      </w:r>
      <w:r w:rsidR="00E91935">
        <w:rPr>
          <w:rFonts w:eastAsia="Times New Roman"/>
        </w:rPr>
        <w:t xml:space="preserve"> a </w:t>
      </w:r>
      <w:r w:rsidR="005D118E">
        <w:rPr>
          <w:rFonts w:eastAsia="Times New Roman"/>
        </w:rPr>
        <w:t>transmission of area-specific SRS</w:t>
      </w:r>
      <w:r w:rsidR="009468AC">
        <w:rPr>
          <w:rFonts w:eastAsia="Times New Roman"/>
        </w:rPr>
        <w:t xml:space="preserve"> outside of </w:t>
      </w:r>
      <w:r w:rsidR="006C6290">
        <w:rPr>
          <w:rFonts w:eastAsia="Times New Roman"/>
        </w:rPr>
        <w:t>a</w:t>
      </w:r>
      <w:r w:rsidR="009468AC">
        <w:rPr>
          <w:rFonts w:eastAsia="Times New Roman"/>
        </w:rPr>
        <w:t xml:space="preserve"> </w:t>
      </w:r>
      <w:r w:rsidR="00184D64">
        <w:rPr>
          <w:rFonts w:eastAsia="Times New Roman"/>
        </w:rPr>
        <w:t>PTW</w:t>
      </w:r>
      <w:r w:rsidRPr="005C0D33">
        <w:rPr>
          <w:rFonts w:eastAsia="Times New Roman"/>
        </w:rPr>
        <w:t>.</w:t>
      </w:r>
    </w:p>
    <w:p w14:paraId="0C877C34" w14:textId="572BF2E3" w:rsidR="00646A74" w:rsidRPr="00A546BF" w:rsidRDefault="00A546BF" w:rsidP="00A546BF">
      <w:pPr>
        <w:pStyle w:val="ListParagraph"/>
        <w:numPr>
          <w:ilvl w:val="2"/>
          <w:numId w:val="16"/>
        </w:numPr>
        <w:spacing w:after="0"/>
        <w:ind w:left="567"/>
        <w:jc w:val="both"/>
        <w:rPr>
          <w:rFonts w:eastAsia="Times New Roman"/>
        </w:rPr>
      </w:pPr>
      <w:r>
        <w:rPr>
          <w:rFonts w:eastAsia="Times New Roman"/>
        </w:rPr>
        <w:t xml:space="preserve">The required conditions are up to </w:t>
      </w:r>
      <w:proofErr w:type="gramStart"/>
      <w:r>
        <w:rPr>
          <w:rFonts w:eastAsia="Times New Roman"/>
        </w:rPr>
        <w:t>RAN4</w:t>
      </w:r>
      <w:proofErr w:type="gramEnd"/>
    </w:p>
    <w:p w14:paraId="0A0E37D7" w14:textId="466B8183" w:rsidR="000D17D7" w:rsidRPr="00432ABC" w:rsidRDefault="000D17D7" w:rsidP="000D17D7">
      <w:pPr>
        <w:pStyle w:val="Heading3"/>
        <w:rPr>
          <w:lang w:val="en-US"/>
        </w:rPr>
      </w:pPr>
      <w:r w:rsidRPr="4D5EF95D">
        <w:rPr>
          <w:lang w:val="en-US"/>
        </w:rPr>
        <w:t xml:space="preserve">Update of the SRS </w:t>
      </w:r>
      <w:r w:rsidR="009F4E61" w:rsidRPr="4D5EF95D">
        <w:rPr>
          <w:lang w:val="en-US"/>
        </w:rPr>
        <w:t>configuration</w:t>
      </w:r>
    </w:p>
    <w:p w14:paraId="1B95DF34" w14:textId="421E28D4" w:rsidR="00DC79D0" w:rsidRDefault="6D5435AE" w:rsidP="6DBAFB32">
      <w:pPr>
        <w:jc w:val="both"/>
        <w:rPr>
          <w:rFonts w:eastAsia="Times New Roman"/>
        </w:rPr>
      </w:pPr>
      <w:bookmarkStart w:id="4" w:name="_Hlk4137067"/>
      <w:bookmarkStart w:id="5" w:name="_Hlk520894743"/>
      <w:bookmarkStart w:id="6" w:name="_Hlk7596973"/>
      <w:bookmarkStart w:id="7" w:name="_Hlk525462634"/>
      <w:bookmarkStart w:id="8" w:name="Proposal98262"/>
      <w:bookmarkStart w:id="9"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one common SRS configuration could be applied to a </w:t>
      </w:r>
      <w:r w:rsidR="55B53B2E" w:rsidRPr="42B4ED8B">
        <w:rPr>
          <w:rFonts w:eastAsia="Times New Roman"/>
        </w:rPr>
        <w:t>validity</w:t>
      </w:r>
      <w:r w:rsidRPr="42B4ED8B">
        <w:rPr>
          <w:rFonts w:eastAsia="Times New Roman"/>
        </w:rPr>
        <w:t xml:space="preserve"> area consisting of multiple cells. The UE can continue sending SRS without </w:t>
      </w:r>
      <w:r w:rsidR="00EC135F">
        <w:rPr>
          <w:rFonts w:eastAsia="Times New Roman"/>
        </w:rPr>
        <w:t>the</w:t>
      </w:r>
      <w:r w:rsidRPr="42B4ED8B">
        <w:rPr>
          <w:rFonts w:eastAsia="Times New Roman"/>
        </w:rPr>
        <w:t xml:space="preserve"> update </w:t>
      </w:r>
      <w:r w:rsidR="00EC135F">
        <w:rPr>
          <w:rFonts w:eastAsia="Times New Roman"/>
        </w:rPr>
        <w:t xml:space="preserve">of </w:t>
      </w:r>
      <w:r w:rsidRPr="42B4ED8B">
        <w:rPr>
          <w:rFonts w:eastAsia="Times New Roman"/>
        </w:rPr>
        <w:t xml:space="preserve">SRS configurations so long as it remains within the coverage of any of the cells in the </w:t>
      </w:r>
      <w:r w:rsidR="199C0755" w:rsidRPr="42B4ED8B">
        <w:rPr>
          <w:rFonts w:eastAsia="Times New Roman"/>
        </w:rPr>
        <w:t>va</w:t>
      </w:r>
      <w:r w:rsidRPr="42B4ED8B">
        <w:rPr>
          <w:rFonts w:eastAsia="Times New Roman"/>
        </w:rPr>
        <w:t xml:space="preserve">lidity area. However, the SRS configuration turns invalid when the UE moves out of the SRS positioning </w:t>
      </w:r>
      <w:r w:rsidR="727B64DF" w:rsidRPr="42B4ED8B">
        <w:rPr>
          <w:rFonts w:eastAsia="Times New Roman"/>
        </w:rPr>
        <w:t>v</w:t>
      </w:r>
      <w:r w:rsidRPr="42B4ED8B">
        <w:rPr>
          <w:rFonts w:eastAsia="Times New Roman"/>
        </w:rPr>
        <w:t xml:space="preserve">alidity area. In this scenario, we should consider how UE request new SRS configuration when the positioning area changes. The potential solutions may include: </w:t>
      </w:r>
    </w:p>
    <w:p w14:paraId="0B795B5C" w14:textId="46F46AEA" w:rsidR="00DC79D0" w:rsidRDefault="7781ABA3" w:rsidP="00917861">
      <w:pPr>
        <w:pStyle w:val="ListParagraph"/>
        <w:numPr>
          <w:ilvl w:val="0"/>
          <w:numId w:val="1"/>
        </w:numPr>
        <w:rPr>
          <w:rFonts w:eastAsia="Times New Roman"/>
        </w:rPr>
      </w:pPr>
      <w:r w:rsidRPr="6DBAFB32">
        <w:rPr>
          <w:rFonts w:eastAsia="Times New Roman"/>
        </w:rPr>
        <w:t>Network-triggered SRS update request</w:t>
      </w:r>
    </w:p>
    <w:p w14:paraId="39A536F6" w14:textId="19B1E31D" w:rsidR="00DC79D0" w:rsidRDefault="6D5435AE" w:rsidP="6DBAFB32">
      <w:pPr>
        <w:jc w:val="both"/>
      </w:pPr>
      <w:r w:rsidRPr="42B4ED8B">
        <w:rPr>
          <w:rFonts w:eastAsia="Times New Roman"/>
        </w:rPr>
        <w:t xml:space="preserve">The LMF can know that the UE moves out of the validation area since it knows UE’s location. When the LMF finds that the </w:t>
      </w:r>
      <w:r w:rsidR="129AD03F" w:rsidRPr="42B4ED8B">
        <w:rPr>
          <w:rFonts w:eastAsia="Times New Roman"/>
        </w:rPr>
        <w:t xml:space="preserve">validity </w:t>
      </w:r>
      <w:r w:rsidRPr="42B4ED8B">
        <w:rPr>
          <w:rFonts w:eastAsia="Times New Roman"/>
        </w:rPr>
        <w:t xml:space="preserve">area turns invalid, the LMF can directly trigger the UE to send the SRS update request to gNB by paging. To avoid UE entering RRC connected state, some additional information such as the paging purpose/cause (i.e., SRS update request) can be indicated in the paging information.  Such that UE can know it should send the SRS update request to gNB by SDT without entering </w:t>
      </w:r>
      <w:r w:rsidR="77DA2D0A" w:rsidRPr="42B4ED8B">
        <w:rPr>
          <w:rFonts w:eastAsia="Times New Roman"/>
        </w:rPr>
        <w:t xml:space="preserve">RRC </w:t>
      </w:r>
      <w:r w:rsidRPr="42B4ED8B">
        <w:rPr>
          <w:rFonts w:eastAsia="Times New Roman"/>
        </w:rPr>
        <w:t xml:space="preserve">connected state.  </w:t>
      </w:r>
    </w:p>
    <w:p w14:paraId="0FD6212D" w14:textId="7133B796" w:rsidR="00DC79D0" w:rsidRDefault="7781ABA3" w:rsidP="00917861">
      <w:pPr>
        <w:pStyle w:val="ListParagraph"/>
        <w:numPr>
          <w:ilvl w:val="0"/>
          <w:numId w:val="1"/>
        </w:numPr>
        <w:rPr>
          <w:rFonts w:eastAsia="Times New Roman"/>
        </w:rPr>
      </w:pPr>
      <w:r w:rsidRPr="61C1692B">
        <w:rPr>
          <w:rFonts w:eastAsia="Times New Roman"/>
        </w:rPr>
        <w:t xml:space="preserve">UE initiated SRS configuration update </w:t>
      </w:r>
      <w:proofErr w:type="gramStart"/>
      <w:r w:rsidRPr="61C1692B">
        <w:rPr>
          <w:rFonts w:eastAsia="Times New Roman"/>
        </w:rPr>
        <w:t>request</w:t>
      </w:r>
      <w:proofErr w:type="gramEnd"/>
      <w:r w:rsidRPr="61C1692B">
        <w:rPr>
          <w:rFonts w:eastAsia="Times New Roman"/>
        </w:rPr>
        <w:t xml:space="preserve"> </w:t>
      </w:r>
    </w:p>
    <w:p w14:paraId="537B227C" w14:textId="58629CEF" w:rsidR="00DC79D0" w:rsidRDefault="7781ABA3" w:rsidP="6DBAFB32">
      <w:pPr>
        <w:jc w:val="both"/>
      </w:pPr>
      <w:r w:rsidRPr="61C1692B">
        <w:rPr>
          <w:rFonts w:eastAsia="Times New Roman"/>
        </w:rPr>
        <w:t xml:space="preserve">The UE can initiate the SRS update to the gNB when the UE finds the camped cell is out of the validation area. For instance, when UE leaves the SRS valid cell, it can remain in the inactive state and use the similar method as the positioning report (e.g., via SDT) to require updated SRS configuration, and then the new gNB can deliver the updated SRS configuration to the UE without entering </w:t>
      </w:r>
      <w:r w:rsidR="4E7B3B5D" w:rsidRPr="61C1692B">
        <w:rPr>
          <w:rFonts w:eastAsia="Times New Roman"/>
        </w:rPr>
        <w:t xml:space="preserve">RRC </w:t>
      </w:r>
      <w:r w:rsidRPr="61C1692B">
        <w:rPr>
          <w:rFonts w:eastAsia="Times New Roman"/>
        </w:rPr>
        <w:t>connected state.</w:t>
      </w:r>
      <w:r w:rsidR="00A64C80" w:rsidRPr="61C1692B">
        <w:rPr>
          <w:rFonts w:eastAsia="Times New Roman"/>
        </w:rPr>
        <w:t xml:space="preserve"> The UE could also indicate in the request to the network which parameters may be invalid (e.g., pathloss reference or spatial relation).</w:t>
      </w:r>
    </w:p>
    <w:p w14:paraId="2FC93A29" w14:textId="35C961FE" w:rsidR="00DC79D0" w:rsidRDefault="7781ABA3" w:rsidP="6DBAFB32">
      <w:pPr>
        <w:jc w:val="both"/>
      </w:pPr>
      <w:r w:rsidRPr="6DBAFB32">
        <w:rPr>
          <w:rFonts w:eastAsia="Times New Roman"/>
          <w:b/>
          <w:bCs/>
        </w:rPr>
        <w:t xml:space="preserve">Proposal </w:t>
      </w:r>
      <w:r w:rsidR="006A3A42">
        <w:rPr>
          <w:rFonts w:eastAsia="Times New Roman"/>
          <w:b/>
          <w:bCs/>
        </w:rPr>
        <w:t>4</w:t>
      </w:r>
      <w:r w:rsidRPr="6DBAFB32">
        <w:rPr>
          <w:rFonts w:eastAsia="Times New Roman"/>
        </w:rPr>
        <w:t xml:space="preserve">: </w:t>
      </w:r>
      <w:r w:rsidR="00692A86">
        <w:rPr>
          <w:rFonts w:eastAsia="Times New Roman"/>
        </w:rPr>
        <w:t xml:space="preserve">RAN1 should </w:t>
      </w:r>
      <w:r w:rsidR="00CF562F">
        <w:rPr>
          <w:rFonts w:eastAsia="Times New Roman"/>
        </w:rPr>
        <w:t>support</w:t>
      </w:r>
      <w:r w:rsidR="00692A86">
        <w:rPr>
          <w:rFonts w:eastAsia="Times New Roman"/>
        </w:rPr>
        <w:t xml:space="preserve"> b</w:t>
      </w:r>
      <w:r w:rsidR="00E85E87">
        <w:rPr>
          <w:rFonts w:eastAsia="Times New Roman"/>
        </w:rPr>
        <w:t>oth network-triggered and UE initiated area-based SRS configuration update.</w:t>
      </w:r>
    </w:p>
    <w:p w14:paraId="4AC52F43" w14:textId="3C2327C9" w:rsidR="00DC79D0" w:rsidRDefault="42D64996" w:rsidP="6DBAFB32">
      <w:pPr>
        <w:jc w:val="both"/>
        <w:rPr>
          <w:rFonts w:eastAsia="Times New Roman"/>
          <w:b/>
          <w:bCs/>
        </w:rPr>
      </w:pPr>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w:t>
      </w:r>
      <w:proofErr w:type="gramStart"/>
      <w:r w:rsidRPr="42B4ED8B">
        <w:rPr>
          <w:rFonts w:eastAsia="Times New Roman"/>
        </w:rPr>
        <w:t>in order to</w:t>
      </w:r>
      <w:proofErr w:type="gramEnd"/>
      <w:r w:rsidRPr="42B4ED8B">
        <w:rPr>
          <w:rFonts w:eastAsia="Times New Roman"/>
        </w:rPr>
        <w:t xml:space="preserve">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gNB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4F8831EB" w:rsidR="00DC79D0" w:rsidRDefault="4B01FD96" w:rsidP="6DBAFB32">
      <w:pPr>
        <w:jc w:val="both"/>
        <w:rPr>
          <w:rFonts w:eastAsia="Times New Roman"/>
        </w:rPr>
      </w:pPr>
      <w:r w:rsidRPr="61C1692B">
        <w:rPr>
          <w:rFonts w:eastAsia="Times New Roman"/>
          <w:b/>
          <w:bCs/>
        </w:rPr>
        <w:t xml:space="preserve">Proposal </w:t>
      </w:r>
      <w:r w:rsidR="006A3A42">
        <w:rPr>
          <w:rFonts w:eastAsia="Times New Roman"/>
          <w:b/>
          <w:bCs/>
        </w:rPr>
        <w:t>5</w:t>
      </w:r>
      <w:r w:rsidRPr="61C1692B">
        <w:rPr>
          <w:rFonts w:eastAsia="Times New Roman"/>
        </w:rPr>
        <w:t xml:space="preserve">: RAN1 </w:t>
      </w:r>
      <w:r w:rsidR="000F18EF">
        <w:rPr>
          <w:rFonts w:eastAsia="Times New Roman"/>
        </w:rPr>
        <w:t>should</w:t>
      </w:r>
      <w:r w:rsidRPr="61C1692B">
        <w:rPr>
          <w:rFonts w:eastAsia="Times New Roman"/>
        </w:rPr>
        <w:t xml:space="preserve"> </w:t>
      </w:r>
      <w:r w:rsidR="00CF562F">
        <w:rPr>
          <w:rFonts w:eastAsia="Times New Roman"/>
        </w:rPr>
        <w:t>support</w:t>
      </w:r>
      <w:r w:rsidRPr="61C1692B">
        <w:rPr>
          <w:rFonts w:eastAsia="Times New Roman"/>
        </w:rPr>
        <w:t xml:space="preserve"> allowing </w:t>
      </w:r>
      <w:r w:rsidR="00A451A9">
        <w:rPr>
          <w:rFonts w:eastAsia="Times New Roman"/>
        </w:rPr>
        <w:t>a subset of</w:t>
      </w:r>
      <w:r w:rsidRPr="61C1692B">
        <w:rPr>
          <w:rFonts w:eastAsia="Times New Roman"/>
        </w:rPr>
        <w:t xml:space="preserve"> cells (i.e., close to UE) in the </w:t>
      </w:r>
      <w:r w:rsidR="00441583" w:rsidRPr="61C1692B">
        <w:rPr>
          <w:rFonts w:eastAsia="Times New Roman"/>
        </w:rPr>
        <w:t xml:space="preserve">validation </w:t>
      </w:r>
      <w:r w:rsidRPr="61C1692B">
        <w:rPr>
          <w:rFonts w:eastAsia="Times New Roman"/>
        </w:rPr>
        <w:t xml:space="preserve">area to reserve the </w:t>
      </w:r>
      <w:r w:rsidR="00E7553D">
        <w:rPr>
          <w:rFonts w:eastAsia="Times New Roman"/>
        </w:rPr>
        <w:t>same</w:t>
      </w:r>
      <w:r w:rsidRPr="61C1692B">
        <w:rPr>
          <w:rFonts w:eastAsia="Times New Roman"/>
        </w:rPr>
        <w:t xml:space="preserve"> resource</w:t>
      </w:r>
      <w:r w:rsidR="0035169C" w:rsidRPr="61C1692B">
        <w:rPr>
          <w:rFonts w:eastAsia="Times New Roman"/>
        </w:rPr>
        <w:t xml:space="preserve"> for area-based SRS.</w:t>
      </w:r>
      <w:r w:rsidRPr="61C1692B">
        <w:rPr>
          <w:rFonts w:eastAsia="Times New Roman"/>
        </w:rPr>
        <w:t xml:space="preserve"> </w:t>
      </w:r>
    </w:p>
    <w:p w14:paraId="2E96429D" w14:textId="77777777" w:rsidR="00BB6E1B" w:rsidRPr="00420EF2" w:rsidRDefault="00BB6E1B" w:rsidP="00BB6E1B">
      <w:pPr>
        <w:jc w:val="both"/>
        <w:rPr>
          <w:rFonts w:eastAsia="Times New Roman"/>
        </w:rPr>
      </w:pPr>
      <w:r w:rsidRPr="00420EF2">
        <w:rPr>
          <w:rFonts w:eastAsia="Times New Roman"/>
        </w:rPr>
        <w:t>RAN1 made an agreement on which parameters are area-specific parameters</w:t>
      </w:r>
      <w:r>
        <w:rPr>
          <w:rFonts w:eastAsia="Times New Roman"/>
        </w:rPr>
        <w:t xml:space="preserve"> and sent an LS, but it is unclear which parameters need to be coordinated by the network. RAN3 may also be confused about the intention from the LS. Thus, we may need further discussion on which parameters need the network coordination.</w:t>
      </w:r>
    </w:p>
    <w:p w14:paraId="0F6873AB" w14:textId="3455E6E5" w:rsidR="3C696DED" w:rsidRDefault="3DC90855" w:rsidP="005C0D33">
      <w:pPr>
        <w:jc w:val="both"/>
        <w:rPr>
          <w:rFonts w:eastAsia="Times New Roman"/>
        </w:rPr>
      </w:pPr>
      <w:r w:rsidRPr="62DCC902">
        <w:rPr>
          <w:rFonts w:eastAsia="Times New Roman"/>
        </w:rPr>
        <w:t>RAN1 has agreed that for SRS for positioning configuration in multiple cells for a UE in RRC_INACTIVE state, sequence ID in SRS for positioning configuration is commonly configured across cells within the validity area.</w:t>
      </w:r>
    </w:p>
    <w:p w14:paraId="76C7AF60" w14:textId="3F3996C3" w:rsidR="3C696DED" w:rsidRDefault="3DC90855" w:rsidP="005C0D33">
      <w:pPr>
        <w:jc w:val="both"/>
        <w:rPr>
          <w:rFonts w:eastAsia="Times New Roman"/>
        </w:rPr>
      </w:pPr>
      <w:r w:rsidRPr="62DCC902">
        <w:rPr>
          <w:rFonts w:eastAsia="Times New Roman"/>
        </w:rPr>
        <w:t xml:space="preserve">Each cell configures SRS resources to the serving UE, and there may be no coordination between cells to allocate SRS sequence IDs effectively, which can result in overlapping sequence IDs between different UEs in the multiple cells. To </w:t>
      </w:r>
      <w:r w:rsidR="3A404B56" w:rsidRPr="62DCC902">
        <w:rPr>
          <w:rFonts w:eastAsia="Times New Roman"/>
        </w:rPr>
        <w:t xml:space="preserve">avoid </w:t>
      </w:r>
      <w:r w:rsidR="21DBBFAA" w:rsidRPr="62DCC902">
        <w:rPr>
          <w:rFonts w:eastAsia="Times New Roman"/>
        </w:rPr>
        <w:t xml:space="preserve">SRS </w:t>
      </w:r>
      <w:r w:rsidR="691675F8" w:rsidRPr="005C0D33">
        <w:rPr>
          <w:rFonts w:eastAsia="Times New Roman"/>
        </w:rPr>
        <w:t>sequence ID</w:t>
      </w:r>
      <w:r w:rsidR="4217903B" w:rsidRPr="62DCC902">
        <w:rPr>
          <w:rFonts w:eastAsia="Times New Roman"/>
        </w:rPr>
        <w:t xml:space="preserve"> collision</w:t>
      </w:r>
      <w:r w:rsidRPr="62DCC902">
        <w:rPr>
          <w:rFonts w:eastAsia="Times New Roman"/>
        </w:rPr>
        <w:t xml:space="preserve">, LMF may be able to coordinate the use of sequences between cells so that each cell uses different sequences. For example, that the LMF can determine an exclusive SRS sequence ID list (only </w:t>
      </w:r>
      <w:r w:rsidR="0620168D" w:rsidRPr="62DCC902">
        <w:rPr>
          <w:rFonts w:eastAsia="Times New Roman"/>
        </w:rPr>
        <w:t xml:space="preserve">used </w:t>
      </w:r>
      <w:r w:rsidRPr="62DCC902">
        <w:rPr>
          <w:rFonts w:eastAsia="Times New Roman"/>
        </w:rPr>
        <w:t xml:space="preserve">for LPHAP UEs in the positioning area) and indicates the list to </w:t>
      </w:r>
      <w:proofErr w:type="spellStart"/>
      <w:r w:rsidRPr="62DCC902">
        <w:rPr>
          <w:rFonts w:eastAsia="Times New Roman"/>
        </w:rPr>
        <w:t>gNBs</w:t>
      </w:r>
      <w:proofErr w:type="spellEnd"/>
      <w:r w:rsidRPr="62DCC902">
        <w:rPr>
          <w:rFonts w:eastAsia="Times New Roman"/>
        </w:rPr>
        <w:t xml:space="preserve"> within the validity area. Then, the LMF can select one or multiple SRS sequence ID(s) from the list and recommend it to the serving gNB. </w:t>
      </w:r>
    </w:p>
    <w:p w14:paraId="3DA8F92A" w14:textId="2A3B1A27" w:rsidR="3C696DED" w:rsidRDefault="3C696DED" w:rsidP="005C0D33">
      <w:pPr>
        <w:spacing w:before="240" w:after="0"/>
        <w:jc w:val="both"/>
        <w:rPr>
          <w:rFonts w:eastAsia="Times New Roman"/>
        </w:rPr>
      </w:pPr>
      <w:r w:rsidRPr="4D5EF95D">
        <w:rPr>
          <w:rFonts w:eastAsia="Times New Roman"/>
          <w:b/>
          <w:bCs/>
        </w:rPr>
        <w:t xml:space="preserve">Proposal </w:t>
      </w:r>
      <w:r w:rsidR="006A3A42">
        <w:rPr>
          <w:rFonts w:eastAsia="Times New Roman"/>
          <w:b/>
          <w:bCs/>
        </w:rPr>
        <w:t>6</w:t>
      </w:r>
      <w:r w:rsidRPr="4D5EF95D">
        <w:rPr>
          <w:rFonts w:eastAsia="Times New Roman"/>
          <w:b/>
          <w:bCs/>
        </w:rPr>
        <w:t>:</w:t>
      </w:r>
      <w:r w:rsidRPr="4D5EF95D">
        <w:rPr>
          <w:rFonts w:eastAsia="Times New Roman"/>
        </w:rPr>
        <w:t xml:space="preserve"> RAN1 should consider LMF to coordinate SRS resource when SRS configuration is valid in multiple </w:t>
      </w:r>
      <w:proofErr w:type="gramStart"/>
      <w:r w:rsidRPr="4D5EF95D">
        <w:rPr>
          <w:rFonts w:eastAsia="Times New Roman"/>
        </w:rPr>
        <w:t>cells</w:t>
      </w:r>
      <w:proofErr w:type="gramEnd"/>
    </w:p>
    <w:p w14:paraId="7F014607" w14:textId="694C0B51" w:rsidR="00953571" w:rsidRPr="005C0D33" w:rsidRDefault="00953571" w:rsidP="00917861">
      <w:pPr>
        <w:pStyle w:val="ListParagraph"/>
        <w:numPr>
          <w:ilvl w:val="2"/>
          <w:numId w:val="16"/>
        </w:numPr>
        <w:ind w:left="567"/>
        <w:jc w:val="both"/>
        <w:rPr>
          <w:rFonts w:eastAsia="Times New Roman"/>
        </w:rPr>
      </w:pPr>
      <w:r>
        <w:rPr>
          <w:rFonts w:eastAsia="Times New Roman"/>
        </w:rPr>
        <w:t xml:space="preserve">E.g., </w:t>
      </w:r>
      <w:r w:rsidR="00FE6A8D">
        <w:rPr>
          <w:rFonts w:eastAsia="Times New Roman"/>
        </w:rPr>
        <w:t xml:space="preserve">LMF provides a list of SRS sequence IDs for LPHAP UEs </w:t>
      </w:r>
      <w:r w:rsidR="004752D4">
        <w:rPr>
          <w:rFonts w:eastAsia="Times New Roman"/>
        </w:rPr>
        <w:t>per cell</w:t>
      </w:r>
      <w:r w:rsidR="003C6116">
        <w:rPr>
          <w:rFonts w:eastAsia="Times New Roman"/>
        </w:rPr>
        <w:t>/</w:t>
      </w:r>
      <w:proofErr w:type="gramStart"/>
      <w:r w:rsidR="003C6116">
        <w:rPr>
          <w:rFonts w:eastAsia="Times New Roman"/>
        </w:rPr>
        <w:t>area</w:t>
      </w:r>
      <w:proofErr w:type="gramEnd"/>
      <w:r w:rsidR="003C6116">
        <w:rPr>
          <w:rFonts w:eastAsia="Times New Roman"/>
        </w:rPr>
        <w:t xml:space="preserve"> </w:t>
      </w:r>
    </w:p>
    <w:bookmarkEnd w:id="4"/>
    <w:bookmarkEnd w:id="5"/>
    <w:bookmarkEnd w:id="6"/>
    <w:bookmarkEnd w:id="7"/>
    <w:bookmarkEnd w:id="8"/>
    <w:bookmarkEnd w:id="9"/>
    <w:p w14:paraId="061DFF3B" w14:textId="114400D5" w:rsidR="00931B76" w:rsidRPr="003A74B1" w:rsidRDefault="00931B76" w:rsidP="002921E9">
      <w:pPr>
        <w:pStyle w:val="Heading1"/>
        <w:rPr>
          <w:lang w:val="en-US"/>
        </w:rPr>
      </w:pPr>
      <w:r w:rsidRPr="6DBAFB32">
        <w:rPr>
          <w:lang w:val="en-US"/>
        </w:rPr>
        <w:lastRenderedPageBreak/>
        <w:t>Conclusions</w:t>
      </w:r>
    </w:p>
    <w:p w14:paraId="2E43524D" w14:textId="77777777" w:rsidR="0082622F" w:rsidRDefault="0082622F" w:rsidP="0082622F">
      <w:pPr>
        <w:tabs>
          <w:tab w:val="left" w:pos="5562"/>
        </w:tabs>
        <w:spacing w:after="0"/>
        <w:rPr>
          <w:bCs/>
          <w:lang w:eastAsia="x-none"/>
        </w:rPr>
      </w:pPr>
      <w:r w:rsidRPr="0082622F">
        <w:rPr>
          <w:b/>
          <w:lang w:eastAsia="x-none"/>
        </w:rPr>
        <w:t xml:space="preserve">Proposal </w:t>
      </w:r>
      <w:r>
        <w:rPr>
          <w:b/>
          <w:lang w:eastAsia="x-none"/>
        </w:rPr>
        <w:t>1</w:t>
      </w:r>
      <w:r w:rsidRPr="0082622F">
        <w:rPr>
          <w:b/>
          <w:lang w:eastAsia="x-none"/>
        </w:rPr>
        <w:t>:</w:t>
      </w:r>
      <w:r>
        <w:rPr>
          <w:bCs/>
          <w:lang w:eastAsia="x-none"/>
        </w:rPr>
        <w:t xml:space="preserve"> RAN1 supports the following text proposal on Clause 6.2.1.4 of TS 38.214.</w:t>
      </w:r>
    </w:p>
    <w:p w14:paraId="67B93261" w14:textId="77777777" w:rsidR="0082622F" w:rsidRDefault="0082622F" w:rsidP="0082622F">
      <w:pPr>
        <w:tabs>
          <w:tab w:val="left" w:pos="5562"/>
        </w:tabs>
        <w:spacing w:after="0"/>
        <w:rPr>
          <w:bCs/>
          <w:lang w:eastAsia="x-none"/>
        </w:rPr>
      </w:pPr>
    </w:p>
    <w:tbl>
      <w:tblPr>
        <w:tblStyle w:val="TableGrid"/>
        <w:tblW w:w="0" w:type="auto"/>
        <w:tblLook w:val="04A0" w:firstRow="1" w:lastRow="0" w:firstColumn="1" w:lastColumn="0" w:noHBand="0" w:noVBand="1"/>
      </w:tblPr>
      <w:tblGrid>
        <w:gridCol w:w="9962"/>
      </w:tblGrid>
      <w:tr w:rsidR="0082622F" w14:paraId="0644B706" w14:textId="77777777" w:rsidTr="00100492">
        <w:tc>
          <w:tcPr>
            <w:tcW w:w="9962" w:type="dxa"/>
          </w:tcPr>
          <w:p w14:paraId="46CEAE58" w14:textId="77777777" w:rsidR="0082622F" w:rsidRPr="00184B2D" w:rsidRDefault="0082622F" w:rsidP="00100492">
            <w:pPr>
              <w:jc w:val="center"/>
              <w:rPr>
                <w:color w:val="FF0000"/>
                <w:lang w:val="en-US" w:eastAsia="ko-KR"/>
              </w:rPr>
            </w:pPr>
            <w:r>
              <w:rPr>
                <w:color w:val="FF0000"/>
              </w:rPr>
              <w:t>&lt;omitted text&gt;</w:t>
            </w:r>
          </w:p>
          <w:p w14:paraId="02035085" w14:textId="77777777" w:rsidR="0082622F" w:rsidRPr="0082622F" w:rsidRDefault="0082622F" w:rsidP="00100492">
            <w:pPr>
              <w:rPr>
                <w:color w:val="FF0000"/>
                <w:lang w:val="en-US"/>
              </w:rPr>
            </w:pPr>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xml:space="preserve">], subject to UE capability, valid in multiple cells within a validity area for RRC_INACTIVE mode. </w:t>
            </w:r>
            <w:r>
              <w:t xml:space="preserve">For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xml:space="preserve">, </w:t>
            </w:r>
            <w:proofErr w:type="spellStart"/>
            <w:r>
              <w:t>i</w:t>
            </w:r>
            <w:proofErr w:type="spellEnd"/>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r>
              <w:rPr>
                <w:lang w:val="en-US"/>
              </w:rPr>
              <w:t xml:space="preserve"> </w:t>
            </w:r>
            <w:r>
              <w:rPr>
                <w:color w:val="FF0000"/>
                <w:lang w:val="en-US"/>
              </w:rPr>
              <w:t>The UE may be configured via [</w:t>
            </w:r>
            <w:r w:rsidRPr="0082622F">
              <w:rPr>
                <w:i/>
                <w:iCs/>
                <w:color w:val="FF0000"/>
                <w:lang w:val="en-US"/>
              </w:rPr>
              <w:t>autonomous TA adjustment enabler</w:t>
            </w:r>
            <w:r>
              <w:rPr>
                <w:color w:val="FF0000"/>
                <w:lang w:val="en-US"/>
              </w:rPr>
              <w:t xml:space="preserve">] to perform the autonomous TA adjustment based on conditions defined in [11, TS 38.133] to determine </w:t>
            </w:r>
            <w:proofErr w:type="gramStart"/>
            <w:r>
              <w:rPr>
                <w:color w:val="FF0000"/>
                <w:lang w:val="en-US"/>
              </w:rPr>
              <w:t>a</w:t>
            </w:r>
            <w:proofErr w:type="gramEnd"/>
            <w:r>
              <w:rPr>
                <w:color w:val="FF0000"/>
                <w:lang w:val="en-US"/>
              </w:rPr>
              <w:t xml:space="preserve"> SRS transmission timing. </w:t>
            </w:r>
          </w:p>
          <w:p w14:paraId="5434BD08" w14:textId="77777777" w:rsidR="0082622F" w:rsidRPr="0082622F" w:rsidRDefault="0082622F" w:rsidP="00100492">
            <w:pPr>
              <w:jc w:val="center"/>
              <w:rPr>
                <w:color w:val="FF0000"/>
                <w:lang w:val="en-US" w:eastAsia="ko-KR"/>
              </w:rPr>
            </w:pPr>
            <w:r>
              <w:rPr>
                <w:color w:val="FF0000"/>
              </w:rPr>
              <w:t>&lt;omitted text&gt;</w:t>
            </w:r>
          </w:p>
        </w:tc>
      </w:tr>
    </w:tbl>
    <w:p w14:paraId="4E5220B1" w14:textId="77777777" w:rsidR="00895DC1" w:rsidRDefault="00895DC1" w:rsidP="00895DC1">
      <w:pPr>
        <w:spacing w:after="0"/>
        <w:jc w:val="both"/>
        <w:rPr>
          <w:rFonts w:eastAsia="Times New Roman"/>
          <w:b/>
          <w:bCs/>
        </w:rPr>
      </w:pPr>
    </w:p>
    <w:p w14:paraId="7E3BC0DD" w14:textId="77777777" w:rsidR="00A74C41" w:rsidRPr="005C0D33" w:rsidRDefault="00A74C41" w:rsidP="00A74C41">
      <w:pPr>
        <w:spacing w:after="0"/>
        <w:jc w:val="both"/>
        <w:rPr>
          <w:rFonts w:eastAsia="Times New Roman"/>
        </w:rPr>
      </w:pPr>
      <w:r w:rsidRPr="005C0D33">
        <w:rPr>
          <w:rFonts w:eastAsia="Times New Roman"/>
          <w:b/>
          <w:bCs/>
        </w:rPr>
        <w:t xml:space="preserve">Proposals </w:t>
      </w:r>
      <w:r>
        <w:rPr>
          <w:rFonts w:eastAsia="Times New Roman"/>
          <w:b/>
          <w:bCs/>
        </w:rPr>
        <w:t>2</w:t>
      </w:r>
      <w:r w:rsidRPr="005C0D33">
        <w:rPr>
          <w:rFonts w:eastAsia="Times New Roman"/>
          <w:b/>
          <w:bCs/>
        </w:rPr>
        <w:t>:</w:t>
      </w:r>
      <w:r>
        <w:rPr>
          <w:rFonts w:eastAsia="Times New Roman"/>
          <w:b/>
          <w:bCs/>
        </w:rPr>
        <w:t xml:space="preserve"> </w:t>
      </w:r>
      <w:r w:rsidRPr="005C0D33">
        <w:rPr>
          <w:rFonts w:eastAsia="Times New Roman"/>
        </w:rPr>
        <w:t>UE is configured to perform additional RRM measurement outside of the DRX on-duration and/or outside of paging time window before performing DL PRS measurement or transmitting positioning SRS under certain conditions.</w:t>
      </w:r>
    </w:p>
    <w:p w14:paraId="5562E142" w14:textId="77777777" w:rsidR="00A74C41" w:rsidRDefault="00A74C41" w:rsidP="00A74C41">
      <w:pPr>
        <w:pStyle w:val="ListParagraph"/>
        <w:numPr>
          <w:ilvl w:val="2"/>
          <w:numId w:val="16"/>
        </w:numPr>
        <w:spacing w:after="0"/>
        <w:ind w:left="567"/>
        <w:jc w:val="both"/>
        <w:rPr>
          <w:rFonts w:eastAsia="Times New Roman"/>
        </w:rPr>
      </w:pPr>
      <w:r w:rsidRPr="005C0D33">
        <w:rPr>
          <w:rFonts w:eastAsia="Times New Roman"/>
        </w:rPr>
        <w:t>FFS</w:t>
      </w:r>
      <w:r>
        <w:rPr>
          <w:rFonts w:eastAsia="Times New Roman"/>
        </w:rPr>
        <w:t xml:space="preserve">: details on conditions triggering the additional RRM measurement </w:t>
      </w:r>
    </w:p>
    <w:p w14:paraId="4D688E4C" w14:textId="77777777" w:rsidR="00A74C41" w:rsidRDefault="00A74C41" w:rsidP="00A74C41">
      <w:pPr>
        <w:spacing w:after="0"/>
        <w:jc w:val="both"/>
        <w:rPr>
          <w:rFonts w:eastAsia="Times New Roman"/>
        </w:rPr>
      </w:pPr>
    </w:p>
    <w:p w14:paraId="58EF5E66" w14:textId="77777777" w:rsidR="00A74C41" w:rsidRDefault="00A74C41" w:rsidP="00A74C41">
      <w:pPr>
        <w:spacing w:after="0"/>
        <w:jc w:val="both"/>
        <w:rPr>
          <w:rFonts w:eastAsia="Times New Roman"/>
        </w:rPr>
      </w:pPr>
      <w:r w:rsidRPr="005C0D33">
        <w:rPr>
          <w:rFonts w:eastAsia="Times New Roman"/>
          <w:b/>
          <w:bCs/>
        </w:rPr>
        <w:t xml:space="preserve">Proposals </w:t>
      </w:r>
      <w:r>
        <w:rPr>
          <w:rFonts w:eastAsia="Times New Roman"/>
          <w:b/>
          <w:bCs/>
        </w:rPr>
        <w:t>3</w:t>
      </w:r>
      <w:r w:rsidRPr="005C0D33">
        <w:rPr>
          <w:rFonts w:eastAsia="Times New Roman"/>
          <w:b/>
          <w:bCs/>
        </w:rPr>
        <w:t>:</w:t>
      </w:r>
      <w:r>
        <w:rPr>
          <w:rFonts w:eastAsia="Times New Roman"/>
          <w:b/>
          <w:bCs/>
        </w:rPr>
        <w:t xml:space="preserve"> </w:t>
      </w:r>
      <w:r>
        <w:rPr>
          <w:rFonts w:eastAsia="Times New Roman"/>
        </w:rPr>
        <w:t>Support a transmission of area-specific SRS outside of a PTW</w:t>
      </w:r>
      <w:r w:rsidRPr="005C0D33">
        <w:rPr>
          <w:rFonts w:eastAsia="Times New Roman"/>
        </w:rPr>
        <w:t>.</w:t>
      </w:r>
    </w:p>
    <w:p w14:paraId="72056643" w14:textId="77777777" w:rsidR="00A74C41" w:rsidRPr="00A546BF" w:rsidRDefault="00A74C41" w:rsidP="00A74C41">
      <w:pPr>
        <w:pStyle w:val="ListParagraph"/>
        <w:numPr>
          <w:ilvl w:val="2"/>
          <w:numId w:val="16"/>
        </w:numPr>
        <w:spacing w:after="0"/>
        <w:ind w:left="567"/>
        <w:jc w:val="both"/>
        <w:rPr>
          <w:rFonts w:eastAsia="Times New Roman"/>
        </w:rPr>
      </w:pPr>
      <w:r>
        <w:rPr>
          <w:rFonts w:eastAsia="Times New Roman"/>
        </w:rPr>
        <w:t xml:space="preserve">The required conditions are up to </w:t>
      </w:r>
      <w:proofErr w:type="gramStart"/>
      <w:r>
        <w:rPr>
          <w:rFonts w:eastAsia="Times New Roman"/>
        </w:rPr>
        <w:t>RAN4</w:t>
      </w:r>
      <w:proofErr w:type="gramEnd"/>
    </w:p>
    <w:p w14:paraId="152E26DE" w14:textId="77777777" w:rsidR="0082622F" w:rsidRDefault="0082622F" w:rsidP="0082622F">
      <w:pPr>
        <w:tabs>
          <w:tab w:val="left" w:pos="5562"/>
        </w:tabs>
        <w:spacing w:after="0"/>
        <w:rPr>
          <w:bCs/>
          <w:lang w:eastAsia="x-none"/>
        </w:rPr>
      </w:pPr>
    </w:p>
    <w:p w14:paraId="0B0BFE88" w14:textId="14B06280" w:rsidR="000E4D7D" w:rsidRDefault="000E4D7D" w:rsidP="000E4D7D">
      <w:pPr>
        <w:jc w:val="both"/>
      </w:pPr>
      <w:r w:rsidRPr="6DBAFB32">
        <w:rPr>
          <w:rFonts w:eastAsia="Times New Roman"/>
          <w:b/>
          <w:bCs/>
        </w:rPr>
        <w:t xml:space="preserve">Proposal </w:t>
      </w:r>
      <w:r>
        <w:rPr>
          <w:rFonts w:eastAsia="Times New Roman"/>
          <w:b/>
          <w:bCs/>
        </w:rPr>
        <w:t>4</w:t>
      </w:r>
      <w:r w:rsidRPr="6DBAFB32">
        <w:rPr>
          <w:rFonts w:eastAsia="Times New Roman"/>
        </w:rPr>
        <w:t xml:space="preserve">: </w:t>
      </w:r>
      <w:r>
        <w:rPr>
          <w:rFonts w:eastAsia="Times New Roman"/>
        </w:rPr>
        <w:t>RAN1 should support both network-triggered and UE initiated area-based SRS configuration update.</w:t>
      </w:r>
    </w:p>
    <w:p w14:paraId="669FF2D8" w14:textId="77777777" w:rsidR="000E4D7D" w:rsidRDefault="000E4D7D" w:rsidP="000E4D7D">
      <w:pPr>
        <w:jc w:val="both"/>
        <w:rPr>
          <w:rFonts w:eastAsia="Times New Roman"/>
        </w:rPr>
      </w:pPr>
      <w:r w:rsidRPr="61C1692B">
        <w:rPr>
          <w:rFonts w:eastAsia="Times New Roman"/>
          <w:b/>
          <w:bCs/>
        </w:rPr>
        <w:t xml:space="preserve">Proposal </w:t>
      </w:r>
      <w:r>
        <w:rPr>
          <w:rFonts w:eastAsia="Times New Roman"/>
          <w:b/>
          <w:bCs/>
        </w:rPr>
        <w:t>5</w:t>
      </w:r>
      <w:r w:rsidRPr="61C1692B">
        <w:rPr>
          <w:rFonts w:eastAsia="Times New Roman"/>
        </w:rPr>
        <w:t xml:space="preserve">: RAN1 </w:t>
      </w:r>
      <w:r>
        <w:rPr>
          <w:rFonts w:eastAsia="Times New Roman"/>
        </w:rPr>
        <w:t>should</w:t>
      </w:r>
      <w:r w:rsidRPr="61C1692B">
        <w:rPr>
          <w:rFonts w:eastAsia="Times New Roman"/>
        </w:rPr>
        <w:t xml:space="preserve"> </w:t>
      </w:r>
      <w:r>
        <w:rPr>
          <w:rFonts w:eastAsia="Times New Roman"/>
        </w:rPr>
        <w:t>support</w:t>
      </w:r>
      <w:r w:rsidRPr="61C1692B">
        <w:rPr>
          <w:rFonts w:eastAsia="Times New Roman"/>
        </w:rPr>
        <w:t xml:space="preserve"> allowing </w:t>
      </w:r>
      <w:r>
        <w:rPr>
          <w:rFonts w:eastAsia="Times New Roman"/>
        </w:rPr>
        <w:t>a subset of</w:t>
      </w:r>
      <w:r w:rsidRPr="61C1692B">
        <w:rPr>
          <w:rFonts w:eastAsia="Times New Roman"/>
        </w:rPr>
        <w:t xml:space="preserve"> cells (i.e., close to UE) in the validation area to reserve the </w:t>
      </w:r>
      <w:r>
        <w:rPr>
          <w:rFonts w:eastAsia="Times New Roman"/>
        </w:rPr>
        <w:t>same</w:t>
      </w:r>
      <w:r w:rsidRPr="61C1692B">
        <w:rPr>
          <w:rFonts w:eastAsia="Times New Roman"/>
        </w:rPr>
        <w:t xml:space="preserve"> resource for area-based SRS. </w:t>
      </w:r>
    </w:p>
    <w:p w14:paraId="2F917646" w14:textId="77777777" w:rsidR="000E4D7D" w:rsidRDefault="000E4D7D" w:rsidP="000E4D7D">
      <w:pPr>
        <w:spacing w:before="240" w:after="0"/>
        <w:jc w:val="both"/>
        <w:rPr>
          <w:rFonts w:eastAsia="Times New Roman"/>
        </w:rPr>
      </w:pPr>
      <w:r w:rsidRPr="4D5EF95D">
        <w:rPr>
          <w:rFonts w:eastAsia="Times New Roman"/>
          <w:b/>
          <w:bCs/>
        </w:rPr>
        <w:t xml:space="preserve">Proposal </w:t>
      </w:r>
      <w:r>
        <w:rPr>
          <w:rFonts w:eastAsia="Times New Roman"/>
          <w:b/>
          <w:bCs/>
        </w:rPr>
        <w:t>6</w:t>
      </w:r>
      <w:r w:rsidRPr="4D5EF95D">
        <w:rPr>
          <w:rFonts w:eastAsia="Times New Roman"/>
          <w:b/>
          <w:bCs/>
        </w:rPr>
        <w:t>:</w:t>
      </w:r>
      <w:r w:rsidRPr="4D5EF95D">
        <w:rPr>
          <w:rFonts w:eastAsia="Times New Roman"/>
        </w:rPr>
        <w:t xml:space="preserve"> RAN1 should consider LMF to coordinate SRS resource when SRS configuration is valid in multiple </w:t>
      </w:r>
      <w:proofErr w:type="gramStart"/>
      <w:r w:rsidRPr="4D5EF95D">
        <w:rPr>
          <w:rFonts w:eastAsia="Times New Roman"/>
        </w:rPr>
        <w:t>cells</w:t>
      </w:r>
      <w:proofErr w:type="gramEnd"/>
    </w:p>
    <w:p w14:paraId="7A7332B8" w14:textId="77777777" w:rsidR="000E4D7D" w:rsidRPr="005C0D33" w:rsidRDefault="000E4D7D" w:rsidP="000E4D7D">
      <w:pPr>
        <w:pStyle w:val="ListParagraph"/>
        <w:numPr>
          <w:ilvl w:val="2"/>
          <w:numId w:val="16"/>
        </w:numPr>
        <w:ind w:left="567"/>
        <w:jc w:val="both"/>
        <w:rPr>
          <w:rFonts w:eastAsia="Times New Roman"/>
        </w:rPr>
      </w:pPr>
      <w:r>
        <w:rPr>
          <w:rFonts w:eastAsia="Times New Roman"/>
        </w:rPr>
        <w:t>E.g., LMF provides a list of SRS sequence IDs for LPHAP UEs per cell/</w:t>
      </w:r>
      <w:proofErr w:type="gramStart"/>
      <w:r>
        <w:rPr>
          <w:rFonts w:eastAsia="Times New Roman"/>
        </w:rPr>
        <w:t>area</w:t>
      </w:r>
      <w:proofErr w:type="gramEnd"/>
      <w:r>
        <w:rPr>
          <w:rFonts w:eastAsia="Times New Roman"/>
        </w:rPr>
        <w:t xml:space="preserve"> </w:t>
      </w:r>
    </w:p>
    <w:p w14:paraId="447CA517" w14:textId="7D16AB7B" w:rsidR="00FD3934" w:rsidRPr="003A74B1" w:rsidRDefault="00FD3934" w:rsidP="002921E9">
      <w:pPr>
        <w:pStyle w:val="Heading1"/>
        <w:rPr>
          <w:lang w:val="en-US"/>
        </w:rPr>
      </w:pPr>
      <w:r w:rsidRPr="003A74B1">
        <w:rPr>
          <w:lang w:val="en-US"/>
        </w:rPr>
        <w:t>References</w:t>
      </w:r>
    </w:p>
    <w:p w14:paraId="48EDE0C0" w14:textId="77777777" w:rsidR="009A5901" w:rsidRPr="00B65C11" w:rsidRDefault="009A5901" w:rsidP="009A5901">
      <w:pPr>
        <w:pStyle w:val="ListParagraph"/>
        <w:numPr>
          <w:ilvl w:val="0"/>
          <w:numId w:val="65"/>
        </w:numPr>
        <w:tabs>
          <w:tab w:val="left" w:pos="284"/>
        </w:tabs>
        <w:spacing w:after="120"/>
        <w:ind w:left="284" w:hanging="284"/>
        <w:jc w:val="both"/>
        <w:rPr>
          <w:rFonts w:eastAsia="MS Mincho"/>
          <w:lang w:val="en-US" w:eastAsia="ja-JP"/>
        </w:rPr>
      </w:pPr>
      <w:bookmarkStart w:id="10" w:name="_Ref100325078"/>
      <w:r w:rsidRPr="00B61E0D">
        <w:rPr>
          <w:rFonts w:eastAsia="MS Mincho"/>
          <w:lang w:val="en-US" w:eastAsia="ja-JP"/>
        </w:rPr>
        <w:t>RP-2</w:t>
      </w:r>
      <w:r>
        <w:rPr>
          <w:rFonts w:eastAsia="MS Mincho"/>
          <w:lang w:val="en-US" w:eastAsia="ja-JP"/>
        </w:rPr>
        <w:t>30328</w:t>
      </w:r>
      <w:r w:rsidRPr="00B65C11">
        <w:rPr>
          <w:rFonts w:eastAsia="MS Mincho"/>
          <w:lang w:val="en-US" w:eastAsia="ja-JP"/>
        </w:rPr>
        <w:t>, “Expanded and Improved NR Positioning”</w:t>
      </w:r>
    </w:p>
    <w:p w14:paraId="2803F566" w14:textId="77777777" w:rsidR="009A5901" w:rsidRDefault="009A5901" w:rsidP="009A5901">
      <w:pPr>
        <w:pStyle w:val="ListParagraph"/>
        <w:numPr>
          <w:ilvl w:val="0"/>
          <w:numId w:val="65"/>
        </w:numPr>
        <w:tabs>
          <w:tab w:val="left" w:pos="284"/>
        </w:tabs>
        <w:spacing w:after="120"/>
        <w:ind w:left="284" w:hanging="284"/>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Pr>
          <w:rFonts w:eastAsia="MS Mincho"/>
          <w:lang w:val="en-US" w:eastAsia="ja-JP"/>
        </w:rPr>
        <w:t>8955</w:t>
      </w:r>
      <w:r w:rsidRPr="008F694D">
        <w:rPr>
          <w:rFonts w:eastAsia="MS Mincho"/>
          <w:lang w:val="en-US" w:eastAsia="ja-JP"/>
        </w:rPr>
        <w:t>, “Views on NR DL and UL Carrier phase positioning”, Nokia, Nokia Shanghai Bell</w:t>
      </w:r>
    </w:p>
    <w:p w14:paraId="70C5CDD1" w14:textId="77777777" w:rsidR="009A5901" w:rsidRDefault="009A5901" w:rsidP="009A5901">
      <w:pPr>
        <w:pStyle w:val="ListParagraph"/>
        <w:numPr>
          <w:ilvl w:val="0"/>
          <w:numId w:val="65"/>
        </w:numPr>
        <w:tabs>
          <w:tab w:val="left" w:pos="284"/>
        </w:tabs>
        <w:spacing w:after="120"/>
        <w:ind w:left="284" w:hanging="284"/>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Pr>
          <w:rFonts w:eastAsia="MS Mincho"/>
          <w:lang w:val="en-US" w:eastAsia="ja-JP"/>
        </w:rPr>
        <w:t>8956</w:t>
      </w:r>
      <w:r w:rsidRPr="008F694D">
        <w:rPr>
          <w:rFonts w:eastAsia="MS Mincho"/>
          <w:lang w:val="en-US" w:eastAsia="ja-JP"/>
        </w:rPr>
        <w:t>, “Views on LPHAP”, Nokia, Nokia Shanghai Bell</w:t>
      </w:r>
    </w:p>
    <w:p w14:paraId="4B166550" w14:textId="77777777" w:rsidR="003833AA" w:rsidRDefault="003833AA" w:rsidP="0082622F">
      <w:pPr>
        <w:pStyle w:val="ListParagraph"/>
        <w:numPr>
          <w:ilvl w:val="0"/>
          <w:numId w:val="65"/>
        </w:numPr>
        <w:tabs>
          <w:tab w:val="left" w:pos="284"/>
        </w:tabs>
        <w:spacing w:after="120"/>
        <w:ind w:left="284" w:hanging="284"/>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Pr>
          <w:rFonts w:eastAsia="MS Mincho"/>
          <w:lang w:val="en-US" w:eastAsia="ja-JP"/>
        </w:rPr>
        <w:t>8957, “Views on Bandwidth aggregation for positioning measurements”, Nokia, Nokia Shanghai Bell</w:t>
      </w:r>
    </w:p>
    <w:p w14:paraId="3AEA1F53" w14:textId="77777777" w:rsidR="009A5901" w:rsidRPr="008F694D" w:rsidRDefault="009A5901" w:rsidP="0082622F">
      <w:pPr>
        <w:pStyle w:val="ListParagraph"/>
        <w:numPr>
          <w:ilvl w:val="0"/>
          <w:numId w:val="65"/>
        </w:numPr>
        <w:tabs>
          <w:tab w:val="left" w:pos="284"/>
        </w:tabs>
        <w:spacing w:after="120"/>
        <w:ind w:left="284" w:hanging="284"/>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Pr>
          <w:rFonts w:eastAsia="MS Mincho"/>
          <w:lang w:val="en-US" w:eastAsia="ja-JP"/>
        </w:rPr>
        <w:t>8958</w:t>
      </w:r>
      <w:r w:rsidRPr="008F694D">
        <w:rPr>
          <w:rFonts w:eastAsia="MS Mincho"/>
          <w:lang w:val="en-US" w:eastAsia="ja-JP"/>
        </w:rPr>
        <w:t xml:space="preserve">, “Views on Positioning for </w:t>
      </w:r>
      <w:proofErr w:type="spellStart"/>
      <w:r w:rsidRPr="008F694D">
        <w:rPr>
          <w:rFonts w:eastAsia="MS Mincho"/>
          <w:lang w:val="en-US" w:eastAsia="ja-JP"/>
        </w:rPr>
        <w:t>RedCap</w:t>
      </w:r>
      <w:proofErr w:type="spellEnd"/>
      <w:r w:rsidRPr="008F694D">
        <w:rPr>
          <w:rFonts w:eastAsia="MS Mincho"/>
          <w:lang w:val="en-US" w:eastAsia="ja-JP"/>
        </w:rPr>
        <w:t xml:space="preserve"> UEs”, Nokia, Nokia Shanghai Bell</w:t>
      </w:r>
    </w:p>
    <w:p w14:paraId="42C081C1" w14:textId="77777777" w:rsidR="009A5901" w:rsidRPr="009C7D04" w:rsidRDefault="009A5901" w:rsidP="0082622F">
      <w:pPr>
        <w:pStyle w:val="ListParagraph"/>
        <w:numPr>
          <w:ilvl w:val="0"/>
          <w:numId w:val="65"/>
        </w:numPr>
        <w:tabs>
          <w:tab w:val="left" w:pos="284"/>
        </w:tabs>
        <w:spacing w:after="120"/>
        <w:ind w:left="284" w:hanging="284"/>
        <w:jc w:val="both"/>
        <w:rPr>
          <w:rFonts w:eastAsia="MS Mincho"/>
          <w:lang w:val="en-US" w:eastAsia="ja-JP"/>
        </w:rPr>
      </w:pPr>
      <w:r w:rsidRPr="009C7D04">
        <w:rPr>
          <w:rFonts w:eastAsia="MS Mincho"/>
          <w:lang w:val="en-US" w:eastAsia="ja-JP"/>
        </w:rPr>
        <w:t>R1-23</w:t>
      </w:r>
      <w:r>
        <w:rPr>
          <w:rFonts w:eastAsia="MS Mincho"/>
          <w:lang w:val="en-US" w:eastAsia="ja-JP"/>
        </w:rPr>
        <w:t>0</w:t>
      </w:r>
      <w:r w:rsidRPr="00467681">
        <w:rPr>
          <w:rFonts w:eastAsia="MS Mincho"/>
          <w:lang w:val="en-US" w:eastAsia="ja-JP"/>
        </w:rPr>
        <w:t>8843</w:t>
      </w:r>
      <w:r w:rsidRPr="009C7D04">
        <w:rPr>
          <w:rFonts w:eastAsia="MS Mincho"/>
          <w:lang w:val="en-US" w:eastAsia="ja-JP"/>
        </w:rPr>
        <w:t>, “</w:t>
      </w:r>
      <w:r>
        <w:rPr>
          <w:rFonts w:eastAsia="MS Mincho"/>
          <w:lang w:val="en-US" w:eastAsia="ja-JP"/>
        </w:rPr>
        <w:t>Remaining issues for d</w:t>
      </w:r>
      <w:r w:rsidRPr="009C7D04">
        <w:rPr>
          <w:rFonts w:eastAsia="MS Mincho"/>
          <w:lang w:val="en-US" w:eastAsia="ja-JP"/>
        </w:rPr>
        <w:t>esign of SL positioning reference signal SL-PRS”, Nokia, Nokia Shanghai Bell</w:t>
      </w:r>
    </w:p>
    <w:p w14:paraId="6E3E9157" w14:textId="77777777" w:rsidR="009A5901" w:rsidRPr="00B4784C" w:rsidRDefault="009A5901" w:rsidP="0082622F">
      <w:pPr>
        <w:pStyle w:val="ListParagraph"/>
        <w:numPr>
          <w:ilvl w:val="0"/>
          <w:numId w:val="65"/>
        </w:numPr>
        <w:tabs>
          <w:tab w:val="left" w:pos="284"/>
        </w:tabs>
        <w:spacing w:after="120"/>
        <w:ind w:left="284" w:hanging="284"/>
        <w:jc w:val="both"/>
        <w:rPr>
          <w:rFonts w:eastAsia="MS Mincho"/>
          <w:lang w:val="en-US" w:eastAsia="ja-JP"/>
        </w:rPr>
      </w:pPr>
      <w:r w:rsidRPr="009C7D04">
        <w:rPr>
          <w:rFonts w:eastAsia="MS Mincho"/>
          <w:lang w:val="en-US" w:eastAsia="ja-JP"/>
        </w:rPr>
        <w:t>R1-23</w:t>
      </w:r>
      <w:r w:rsidRPr="00B61E0D">
        <w:rPr>
          <w:rFonts w:eastAsia="MS Mincho"/>
          <w:lang w:val="en-US" w:eastAsia="ja-JP"/>
        </w:rPr>
        <w:t>0</w:t>
      </w:r>
      <w:r>
        <w:rPr>
          <w:rFonts w:eastAsia="MS Mincho"/>
          <w:lang w:val="en-US" w:eastAsia="ja-JP"/>
        </w:rPr>
        <w:t>8844</w:t>
      </w:r>
      <w:r w:rsidRPr="00B4784C">
        <w:rPr>
          <w:rFonts w:eastAsia="MS Mincho"/>
          <w:lang w:val="en-US" w:eastAsia="ja-JP"/>
        </w:rPr>
        <w:t>, “</w:t>
      </w:r>
      <w:r>
        <w:rPr>
          <w:rFonts w:eastAsia="MS Mincho"/>
          <w:lang w:val="en-US" w:eastAsia="ja-JP"/>
        </w:rPr>
        <w:t>Remaining issues for</w:t>
      </w:r>
      <w:r w:rsidRPr="00B4784C">
        <w:rPr>
          <w:rFonts w:eastAsia="MS Mincho"/>
          <w:lang w:val="en-US" w:eastAsia="ja-JP"/>
        </w:rPr>
        <w:t xml:space="preserve"> measurements and reporting for SL positioning”, Nokia, Nokia Shanghai Bell</w:t>
      </w:r>
    </w:p>
    <w:p w14:paraId="715ABAB4" w14:textId="77777777" w:rsidR="009A5901" w:rsidRPr="007201A9" w:rsidRDefault="009A5901" w:rsidP="0082622F">
      <w:pPr>
        <w:pStyle w:val="ListParagraph"/>
        <w:numPr>
          <w:ilvl w:val="0"/>
          <w:numId w:val="65"/>
        </w:numPr>
        <w:tabs>
          <w:tab w:val="left" w:pos="284"/>
        </w:tabs>
        <w:spacing w:after="120"/>
        <w:ind w:left="284" w:hanging="284"/>
        <w:jc w:val="both"/>
        <w:rPr>
          <w:rFonts w:eastAsia="MS Mincho"/>
          <w:lang w:val="en-US" w:eastAsia="ja-JP"/>
        </w:rPr>
      </w:pPr>
      <w:r w:rsidRPr="004B3DF9">
        <w:rPr>
          <w:rFonts w:eastAsia="MS Mincho"/>
          <w:lang w:val="en-US" w:eastAsia="ja-JP"/>
        </w:rPr>
        <w:t>R1-2308845, “Remaining issues for resource allocation for SL positioning reference signal”, Nokia, Nokia Shanghai Bell</w:t>
      </w:r>
    </w:p>
    <w:bookmarkEnd w:id="10"/>
    <w:p w14:paraId="280C677C" w14:textId="5CE72C0F" w:rsidR="00EA0203" w:rsidRPr="0082622F" w:rsidRDefault="00EA0203" w:rsidP="0082622F">
      <w:pPr>
        <w:tabs>
          <w:tab w:val="left" w:pos="360"/>
        </w:tabs>
        <w:spacing w:after="120"/>
        <w:jc w:val="both"/>
        <w:rPr>
          <w:rFonts w:eastAsia="MS Mincho"/>
          <w:lang w:val="en-US" w:eastAsia="ja-JP"/>
        </w:rPr>
      </w:pPr>
    </w:p>
    <w:sectPr w:rsidR="00EA0203" w:rsidRPr="0082622F"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7C656" w14:textId="77777777" w:rsidR="00237FE9" w:rsidRDefault="00237FE9">
      <w:r>
        <w:separator/>
      </w:r>
    </w:p>
  </w:endnote>
  <w:endnote w:type="continuationSeparator" w:id="0">
    <w:p w14:paraId="6C4AA953" w14:textId="77777777" w:rsidR="00237FE9" w:rsidRDefault="00237FE9">
      <w:r>
        <w:continuationSeparator/>
      </w:r>
    </w:p>
  </w:endnote>
  <w:endnote w:type="continuationNotice" w:id="1">
    <w:p w14:paraId="7616D8E8" w14:textId="77777777" w:rsidR="00237FE9" w:rsidRDefault="00237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B119" w14:textId="77777777" w:rsidR="00237FE9" w:rsidRDefault="00237FE9">
      <w:r>
        <w:separator/>
      </w:r>
    </w:p>
  </w:footnote>
  <w:footnote w:type="continuationSeparator" w:id="0">
    <w:p w14:paraId="54F58192" w14:textId="77777777" w:rsidR="00237FE9" w:rsidRDefault="00237FE9">
      <w:r>
        <w:continuationSeparator/>
      </w:r>
    </w:p>
  </w:footnote>
  <w:footnote w:type="continuationNotice" w:id="1">
    <w:p w14:paraId="52254762" w14:textId="77777777" w:rsidR="00237FE9" w:rsidRDefault="00237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76C3C2A"/>
    <w:multiLevelType w:val="hybridMultilevel"/>
    <w:tmpl w:val="55D4F686"/>
    <w:lvl w:ilvl="0" w:tplc="EFF8A04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9"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20"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29"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F35490"/>
    <w:multiLevelType w:val="hybridMultilevel"/>
    <w:tmpl w:val="BAE6807E"/>
    <w:lvl w:ilvl="0" w:tplc="FFFFFFFF">
      <w:start w:val="1"/>
      <w:numFmt w:val="decimal"/>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6"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9"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0"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7"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4"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6"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7"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8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83"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6"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9"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7"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8"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1"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2"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5"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774613EA"/>
    <w:multiLevelType w:val="hybridMultilevel"/>
    <w:tmpl w:val="CF903E0A"/>
    <w:lvl w:ilvl="0" w:tplc="75B414A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9"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1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1"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4"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6"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7"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08092419">
    <w:abstractNumId w:val="19"/>
  </w:num>
  <w:num w:numId="2" w16cid:durableId="1216502538">
    <w:abstractNumId w:val="48"/>
  </w:num>
  <w:num w:numId="3" w16cid:durableId="359086593">
    <w:abstractNumId w:val="82"/>
  </w:num>
  <w:num w:numId="4" w16cid:durableId="1209105937">
    <w:abstractNumId w:val="18"/>
  </w:num>
  <w:num w:numId="5" w16cid:durableId="428309744">
    <w:abstractNumId w:val="3"/>
  </w:num>
  <w:num w:numId="6" w16cid:durableId="550699120">
    <w:abstractNumId w:val="23"/>
  </w:num>
  <w:num w:numId="7" w16cid:durableId="1959290538">
    <w:abstractNumId w:val="42"/>
  </w:num>
  <w:num w:numId="8" w16cid:durableId="1370060135">
    <w:abstractNumId w:val="55"/>
  </w:num>
  <w:num w:numId="9" w16cid:durableId="806625824">
    <w:abstractNumId w:val="118"/>
  </w:num>
  <w:num w:numId="10" w16cid:durableId="273640500">
    <w:abstractNumId w:val="58"/>
  </w:num>
  <w:num w:numId="11" w16cid:durableId="416753839">
    <w:abstractNumId w:val="54"/>
  </w:num>
  <w:num w:numId="12" w16cid:durableId="740253991">
    <w:abstractNumId w:val="7"/>
  </w:num>
  <w:num w:numId="13" w16cid:durableId="370106445">
    <w:abstractNumId w:val="110"/>
  </w:num>
  <w:num w:numId="14" w16cid:durableId="1566336445">
    <w:abstractNumId w:val="49"/>
  </w:num>
  <w:num w:numId="15" w16cid:durableId="701977045">
    <w:abstractNumId w:val="115"/>
  </w:num>
  <w:num w:numId="16" w16cid:durableId="507990214">
    <w:abstractNumId w:val="11"/>
  </w:num>
  <w:num w:numId="17" w16cid:durableId="1416439603">
    <w:abstractNumId w:val="116"/>
  </w:num>
  <w:num w:numId="18" w16cid:durableId="1299342962">
    <w:abstractNumId w:val="96"/>
  </w:num>
  <w:num w:numId="19" w16cid:durableId="1071393226">
    <w:abstractNumId w:val="99"/>
  </w:num>
  <w:num w:numId="20" w16cid:durableId="1603149133">
    <w:abstractNumId w:val="52"/>
  </w:num>
  <w:num w:numId="21" w16cid:durableId="1260986080">
    <w:abstractNumId w:val="40"/>
  </w:num>
  <w:num w:numId="22" w16cid:durableId="873999768">
    <w:abstractNumId w:val="61"/>
  </w:num>
  <w:num w:numId="23" w16cid:durableId="1546408382">
    <w:abstractNumId w:val="35"/>
  </w:num>
  <w:num w:numId="24" w16cid:durableId="418336012">
    <w:abstractNumId w:val="85"/>
  </w:num>
  <w:num w:numId="25" w16cid:durableId="114063122">
    <w:abstractNumId w:val="97"/>
  </w:num>
  <w:num w:numId="26" w16cid:durableId="1782920659">
    <w:abstractNumId w:val="100"/>
  </w:num>
  <w:num w:numId="27" w16cid:durableId="737017895">
    <w:abstractNumId w:val="88"/>
  </w:num>
  <w:num w:numId="28" w16cid:durableId="2029014960">
    <w:abstractNumId w:val="50"/>
  </w:num>
  <w:num w:numId="29" w16cid:durableId="2144228156">
    <w:abstractNumId w:val="21"/>
  </w:num>
  <w:num w:numId="30" w16cid:durableId="1019282602">
    <w:abstractNumId w:val="66"/>
  </w:num>
  <w:num w:numId="31" w16cid:durableId="595098084">
    <w:abstractNumId w:val="43"/>
  </w:num>
  <w:num w:numId="32" w16cid:durableId="2067291573">
    <w:abstractNumId w:val="32"/>
  </w:num>
  <w:num w:numId="33" w16cid:durableId="214124343">
    <w:abstractNumId w:val="53"/>
  </w:num>
  <w:num w:numId="34" w16cid:durableId="2025354629">
    <w:abstractNumId w:val="94"/>
  </w:num>
  <w:num w:numId="35" w16cid:durableId="1638531821">
    <w:abstractNumId w:val="47"/>
  </w:num>
  <w:num w:numId="36" w16cid:durableId="1396052392">
    <w:abstractNumId w:val="62"/>
  </w:num>
  <w:num w:numId="37" w16cid:durableId="1261521556">
    <w:abstractNumId w:val="80"/>
  </w:num>
  <w:num w:numId="38" w16cid:durableId="18374533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502899">
    <w:abstractNumId w:val="17"/>
  </w:num>
  <w:num w:numId="40" w16cid:durableId="9611121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3790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3096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0730783">
    <w:abstractNumId w:val="59"/>
  </w:num>
  <w:num w:numId="44" w16cid:durableId="2712648">
    <w:abstractNumId w:val="101"/>
  </w:num>
  <w:num w:numId="45" w16cid:durableId="2008508170">
    <w:abstractNumId w:val="117"/>
  </w:num>
  <w:num w:numId="46" w16cid:durableId="620649664">
    <w:abstractNumId w:val="103"/>
  </w:num>
  <w:num w:numId="47" w16cid:durableId="535431849">
    <w:abstractNumId w:val="81"/>
  </w:num>
  <w:num w:numId="48" w16cid:durableId="1086608029">
    <w:abstractNumId w:val="75"/>
  </w:num>
  <w:num w:numId="49" w16cid:durableId="2012951503">
    <w:abstractNumId w:val="73"/>
  </w:num>
  <w:num w:numId="50" w16cid:durableId="1103234132">
    <w:abstractNumId w:val="13"/>
  </w:num>
  <w:num w:numId="51" w16cid:durableId="8622109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5528089">
    <w:abstractNumId w:val="26"/>
  </w:num>
  <w:num w:numId="53" w16cid:durableId="14584490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0386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84264960">
    <w:abstractNumId w:val="25"/>
  </w:num>
  <w:num w:numId="56" w16cid:durableId="74908785">
    <w:abstractNumId w:val="76"/>
  </w:num>
  <w:num w:numId="57" w16cid:durableId="1803424667">
    <w:abstractNumId w:val="108"/>
  </w:num>
  <w:num w:numId="58" w16cid:durableId="972057793">
    <w:abstractNumId w:val="4"/>
  </w:num>
  <w:num w:numId="59" w16cid:durableId="47001466">
    <w:abstractNumId w:val="70"/>
  </w:num>
  <w:num w:numId="60" w16cid:durableId="798497313">
    <w:abstractNumId w:val="60"/>
  </w:num>
  <w:num w:numId="61" w16cid:durableId="655038183">
    <w:abstractNumId w:val="45"/>
  </w:num>
  <w:num w:numId="62" w16cid:durableId="449514558">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3" w16cid:durableId="53755356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81880451">
    <w:abstractNumId w:val="67"/>
  </w:num>
  <w:num w:numId="65" w16cid:durableId="1825782511">
    <w:abstractNumId w:val="44"/>
  </w:num>
  <w:num w:numId="66" w16cid:durableId="1746486402">
    <w:abstractNumId w:val="69"/>
  </w:num>
  <w:num w:numId="67" w16cid:durableId="830758113">
    <w:abstractNumId w:val="6"/>
  </w:num>
  <w:num w:numId="68" w16cid:durableId="151142852">
    <w:abstractNumId w:val="86"/>
  </w:num>
  <w:num w:numId="69" w16cid:durableId="1831752264">
    <w:abstractNumId w:val="41"/>
  </w:num>
  <w:num w:numId="70" w16cid:durableId="2041398088">
    <w:abstractNumId w:val="92"/>
  </w:num>
  <w:num w:numId="71" w16cid:durableId="1043746200">
    <w:abstractNumId w:val="114"/>
  </w:num>
  <w:num w:numId="72" w16cid:durableId="1903370777">
    <w:abstractNumId w:val="89"/>
  </w:num>
  <w:num w:numId="73" w16cid:durableId="1718434004">
    <w:abstractNumId w:val="112"/>
  </w:num>
  <w:num w:numId="74" w16cid:durableId="1645743665">
    <w:abstractNumId w:val="20"/>
  </w:num>
  <w:num w:numId="75" w16cid:durableId="1981498621">
    <w:abstractNumId w:val="109"/>
  </w:num>
  <w:num w:numId="76" w16cid:durableId="1407071655">
    <w:abstractNumId w:val="37"/>
  </w:num>
  <w:num w:numId="77" w16cid:durableId="1679573093">
    <w:abstractNumId w:val="38"/>
  </w:num>
  <w:num w:numId="78" w16cid:durableId="1181773177">
    <w:abstractNumId w:val="63"/>
  </w:num>
  <w:num w:numId="79" w16cid:durableId="638069439">
    <w:abstractNumId w:val="111"/>
  </w:num>
  <w:num w:numId="80" w16cid:durableId="260721474">
    <w:abstractNumId w:val="79"/>
  </w:num>
  <w:num w:numId="81" w16cid:durableId="1732658314">
    <w:abstractNumId w:val="14"/>
  </w:num>
  <w:num w:numId="82" w16cid:durableId="1921136353">
    <w:abstractNumId w:val="83"/>
  </w:num>
  <w:num w:numId="83" w16cid:durableId="2128085588">
    <w:abstractNumId w:val="56"/>
  </w:num>
  <w:num w:numId="84" w16cid:durableId="64765454">
    <w:abstractNumId w:val="105"/>
  </w:num>
  <w:num w:numId="85" w16cid:durableId="1164858109">
    <w:abstractNumId w:val="93"/>
  </w:num>
  <w:num w:numId="86" w16cid:durableId="1786580329">
    <w:abstractNumId w:val="64"/>
  </w:num>
  <w:num w:numId="87" w16cid:durableId="574827972">
    <w:abstractNumId w:val="102"/>
  </w:num>
  <w:num w:numId="88" w16cid:durableId="847671444">
    <w:abstractNumId w:val="9"/>
  </w:num>
  <w:num w:numId="89" w16cid:durableId="389693883">
    <w:abstractNumId w:val="36"/>
  </w:num>
  <w:num w:numId="90" w16cid:durableId="1996377358">
    <w:abstractNumId w:val="5"/>
  </w:num>
  <w:num w:numId="91" w16cid:durableId="1861822058">
    <w:abstractNumId w:val="65"/>
  </w:num>
  <w:num w:numId="92" w16cid:durableId="1930000366">
    <w:abstractNumId w:val="90"/>
  </w:num>
  <w:num w:numId="93" w16cid:durableId="340663919">
    <w:abstractNumId w:val="95"/>
  </w:num>
  <w:num w:numId="94" w16cid:durableId="1596093357">
    <w:abstractNumId w:val="31"/>
  </w:num>
  <w:num w:numId="95" w16cid:durableId="782505845">
    <w:abstractNumId w:val="84"/>
  </w:num>
  <w:num w:numId="96" w16cid:durableId="835808677">
    <w:abstractNumId w:val="57"/>
  </w:num>
  <w:num w:numId="97" w16cid:durableId="1509978583">
    <w:abstractNumId w:val="8"/>
  </w:num>
  <w:num w:numId="98" w16cid:durableId="1018655624">
    <w:abstractNumId w:val="107"/>
  </w:num>
  <w:num w:numId="99" w16cid:durableId="199363574">
    <w:abstractNumId w:val="91"/>
  </w:num>
  <w:num w:numId="100" w16cid:durableId="419065528">
    <w:abstractNumId w:val="46"/>
  </w:num>
  <w:num w:numId="101" w16cid:durableId="1087653716">
    <w:abstractNumId w:val="71"/>
  </w:num>
  <w:num w:numId="102" w16cid:durableId="1121805259">
    <w:abstractNumId w:val="2"/>
  </w:num>
  <w:num w:numId="103" w16cid:durableId="2034528533">
    <w:abstractNumId w:val="27"/>
  </w:num>
  <w:num w:numId="104" w16cid:durableId="827983186">
    <w:abstractNumId w:val="15"/>
  </w:num>
  <w:num w:numId="105" w16cid:durableId="1311326286">
    <w:abstractNumId w:val="29"/>
  </w:num>
  <w:num w:numId="106" w16cid:durableId="393545199">
    <w:abstractNumId w:val="39"/>
  </w:num>
  <w:num w:numId="107" w16cid:durableId="1195268278">
    <w:abstractNumId w:val="77"/>
  </w:num>
  <w:num w:numId="108" w16cid:durableId="260380601">
    <w:abstractNumId w:val="72"/>
  </w:num>
  <w:num w:numId="109" w16cid:durableId="838540637">
    <w:abstractNumId w:val="98"/>
  </w:num>
  <w:num w:numId="110" w16cid:durableId="1067069858">
    <w:abstractNumId w:val="104"/>
  </w:num>
  <w:num w:numId="111" w16cid:durableId="650523307">
    <w:abstractNumId w:val="1"/>
  </w:num>
  <w:num w:numId="112" w16cid:durableId="2075619722">
    <w:abstractNumId w:val="34"/>
  </w:num>
  <w:num w:numId="113" w16cid:durableId="938218244">
    <w:abstractNumId w:val="95"/>
  </w:num>
  <w:num w:numId="114" w16cid:durableId="635527080">
    <w:abstractNumId w:val="95"/>
  </w:num>
  <w:num w:numId="115" w16cid:durableId="513956617">
    <w:abstractNumId w:val="87"/>
  </w:num>
  <w:num w:numId="116" w16cid:durableId="1335376172">
    <w:abstractNumId w:val="33"/>
  </w:num>
  <w:num w:numId="117" w16cid:durableId="340544799">
    <w:abstractNumId w:val="0"/>
  </w:num>
  <w:num w:numId="118" w16cid:durableId="236790967">
    <w:abstractNumId w:val="22"/>
  </w:num>
  <w:num w:numId="119" w16cid:durableId="358118175">
    <w:abstractNumId w:val="16"/>
  </w:num>
  <w:num w:numId="120" w16cid:durableId="1600217314">
    <w:abstractNumId w:val="78"/>
  </w:num>
  <w:num w:numId="121" w16cid:durableId="1825509417">
    <w:abstractNumId w:val="106"/>
  </w:num>
  <w:num w:numId="122" w16cid:durableId="780615320">
    <w:abstractNumId w:val="68"/>
  </w:num>
  <w:num w:numId="123" w16cid:durableId="494566182">
    <w:abstractNumId w:val="12"/>
  </w:num>
  <w:num w:numId="124" w16cid:durableId="1446729586">
    <w:abstractNumId w:val="51"/>
  </w:num>
  <w:num w:numId="125" w16cid:durableId="1927156252">
    <w:abstractNumId w:val="10"/>
  </w:num>
  <w:num w:numId="126" w16cid:durableId="1778862805">
    <w:abstractNumId w:val="74"/>
  </w:num>
  <w:num w:numId="127" w16cid:durableId="361324344">
    <w:abstractNumId w:val="24"/>
  </w:num>
  <w:num w:numId="128" w16cid:durableId="723722247">
    <w:abstractNumId w:val="113"/>
  </w:num>
  <w:num w:numId="129" w16cid:durableId="1696035460">
    <w:abstractNumId w:val="28"/>
  </w:num>
  <w:num w:numId="130" w16cid:durableId="1412463168">
    <w:abstractNumId w:val="3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C6"/>
    <w:rsid w:val="00000BA9"/>
    <w:rsid w:val="00000D47"/>
    <w:rsid w:val="00000F3D"/>
    <w:rsid w:val="000010B5"/>
    <w:rsid w:val="00001133"/>
    <w:rsid w:val="0000141C"/>
    <w:rsid w:val="0000141D"/>
    <w:rsid w:val="00001646"/>
    <w:rsid w:val="00001AEE"/>
    <w:rsid w:val="00001C08"/>
    <w:rsid w:val="00001C68"/>
    <w:rsid w:val="0000251A"/>
    <w:rsid w:val="0000253B"/>
    <w:rsid w:val="000025E1"/>
    <w:rsid w:val="00002BF5"/>
    <w:rsid w:val="00002CF9"/>
    <w:rsid w:val="00003042"/>
    <w:rsid w:val="00003243"/>
    <w:rsid w:val="000032D6"/>
    <w:rsid w:val="00003804"/>
    <w:rsid w:val="00003811"/>
    <w:rsid w:val="0000389D"/>
    <w:rsid w:val="0000397A"/>
    <w:rsid w:val="00003B6F"/>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4D55"/>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6D3"/>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0FA"/>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7A6"/>
    <w:rsid w:val="00025A85"/>
    <w:rsid w:val="00025B5C"/>
    <w:rsid w:val="00025C24"/>
    <w:rsid w:val="00025D50"/>
    <w:rsid w:val="00025D69"/>
    <w:rsid w:val="00026065"/>
    <w:rsid w:val="0002616D"/>
    <w:rsid w:val="000261BE"/>
    <w:rsid w:val="00026496"/>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0ED5"/>
    <w:rsid w:val="0003149B"/>
    <w:rsid w:val="0003188B"/>
    <w:rsid w:val="00031D20"/>
    <w:rsid w:val="00031DD7"/>
    <w:rsid w:val="00032024"/>
    <w:rsid w:val="0003221D"/>
    <w:rsid w:val="000322CD"/>
    <w:rsid w:val="000322E6"/>
    <w:rsid w:val="00032458"/>
    <w:rsid w:val="00032523"/>
    <w:rsid w:val="00032789"/>
    <w:rsid w:val="00032932"/>
    <w:rsid w:val="00032A4D"/>
    <w:rsid w:val="00032D9B"/>
    <w:rsid w:val="00032E4B"/>
    <w:rsid w:val="00032E97"/>
    <w:rsid w:val="00033148"/>
    <w:rsid w:val="000332E5"/>
    <w:rsid w:val="000335FF"/>
    <w:rsid w:val="000339B1"/>
    <w:rsid w:val="00033CC0"/>
    <w:rsid w:val="000342E4"/>
    <w:rsid w:val="00034373"/>
    <w:rsid w:val="00034617"/>
    <w:rsid w:val="00034912"/>
    <w:rsid w:val="00034A06"/>
    <w:rsid w:val="00034D18"/>
    <w:rsid w:val="00034DA1"/>
    <w:rsid w:val="0003525C"/>
    <w:rsid w:val="000353D3"/>
    <w:rsid w:val="00035BDA"/>
    <w:rsid w:val="00035E68"/>
    <w:rsid w:val="00036189"/>
    <w:rsid w:val="0003660C"/>
    <w:rsid w:val="000367A2"/>
    <w:rsid w:val="00036A4E"/>
    <w:rsid w:val="00036DDB"/>
    <w:rsid w:val="00036E2F"/>
    <w:rsid w:val="0003709D"/>
    <w:rsid w:val="000374DF"/>
    <w:rsid w:val="00037887"/>
    <w:rsid w:val="00037A60"/>
    <w:rsid w:val="00037B87"/>
    <w:rsid w:val="00037D6A"/>
    <w:rsid w:val="00037DDA"/>
    <w:rsid w:val="00037EBB"/>
    <w:rsid w:val="0003C6B9"/>
    <w:rsid w:val="00040136"/>
    <w:rsid w:val="000403A2"/>
    <w:rsid w:val="0004075F"/>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3E13"/>
    <w:rsid w:val="0004410E"/>
    <w:rsid w:val="0004434D"/>
    <w:rsid w:val="0004598A"/>
    <w:rsid w:val="00045A46"/>
    <w:rsid w:val="00045B69"/>
    <w:rsid w:val="00045DAA"/>
    <w:rsid w:val="00045E1B"/>
    <w:rsid w:val="00045ED4"/>
    <w:rsid w:val="00045F6E"/>
    <w:rsid w:val="000461E3"/>
    <w:rsid w:val="00046A1B"/>
    <w:rsid w:val="00046A41"/>
    <w:rsid w:val="00046CCE"/>
    <w:rsid w:val="000471FB"/>
    <w:rsid w:val="00047534"/>
    <w:rsid w:val="00047AD1"/>
    <w:rsid w:val="00047C99"/>
    <w:rsid w:val="00047EC0"/>
    <w:rsid w:val="00047EDF"/>
    <w:rsid w:val="00047F74"/>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690"/>
    <w:rsid w:val="00053AD8"/>
    <w:rsid w:val="00053AFD"/>
    <w:rsid w:val="00053E30"/>
    <w:rsid w:val="00053EBE"/>
    <w:rsid w:val="00053F4F"/>
    <w:rsid w:val="00054013"/>
    <w:rsid w:val="0005402F"/>
    <w:rsid w:val="0005416F"/>
    <w:rsid w:val="00054369"/>
    <w:rsid w:val="000544F4"/>
    <w:rsid w:val="00054BF9"/>
    <w:rsid w:val="00054F62"/>
    <w:rsid w:val="00054FA3"/>
    <w:rsid w:val="00055215"/>
    <w:rsid w:val="00055366"/>
    <w:rsid w:val="00055403"/>
    <w:rsid w:val="000557BF"/>
    <w:rsid w:val="00055C7E"/>
    <w:rsid w:val="0005623E"/>
    <w:rsid w:val="00056544"/>
    <w:rsid w:val="0005660C"/>
    <w:rsid w:val="00056613"/>
    <w:rsid w:val="00056B48"/>
    <w:rsid w:val="00056DB4"/>
    <w:rsid w:val="00056F94"/>
    <w:rsid w:val="00056FB2"/>
    <w:rsid w:val="00057152"/>
    <w:rsid w:val="00057264"/>
    <w:rsid w:val="00057630"/>
    <w:rsid w:val="00057992"/>
    <w:rsid w:val="00060297"/>
    <w:rsid w:val="00060647"/>
    <w:rsid w:val="0006099A"/>
    <w:rsid w:val="00060EAB"/>
    <w:rsid w:val="00061299"/>
    <w:rsid w:val="00061430"/>
    <w:rsid w:val="00061563"/>
    <w:rsid w:val="0006160E"/>
    <w:rsid w:val="00061A17"/>
    <w:rsid w:val="00061FB3"/>
    <w:rsid w:val="000620EF"/>
    <w:rsid w:val="000622CD"/>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0FB"/>
    <w:rsid w:val="00064318"/>
    <w:rsid w:val="0006450A"/>
    <w:rsid w:val="0006457E"/>
    <w:rsid w:val="00064751"/>
    <w:rsid w:val="00064806"/>
    <w:rsid w:val="00064ABB"/>
    <w:rsid w:val="00064AD3"/>
    <w:rsid w:val="00064EA3"/>
    <w:rsid w:val="000651B0"/>
    <w:rsid w:val="00065368"/>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A18"/>
    <w:rsid w:val="0007015C"/>
    <w:rsid w:val="00070289"/>
    <w:rsid w:val="0007056B"/>
    <w:rsid w:val="00070723"/>
    <w:rsid w:val="00070751"/>
    <w:rsid w:val="00070806"/>
    <w:rsid w:val="00070A65"/>
    <w:rsid w:val="00070B74"/>
    <w:rsid w:val="000710AE"/>
    <w:rsid w:val="00071366"/>
    <w:rsid w:val="000716E0"/>
    <w:rsid w:val="00071D84"/>
    <w:rsid w:val="000721AE"/>
    <w:rsid w:val="000726F4"/>
    <w:rsid w:val="000727ED"/>
    <w:rsid w:val="00072ED4"/>
    <w:rsid w:val="00072FD4"/>
    <w:rsid w:val="00072FFC"/>
    <w:rsid w:val="00073503"/>
    <w:rsid w:val="00073A24"/>
    <w:rsid w:val="00073B92"/>
    <w:rsid w:val="00073BCC"/>
    <w:rsid w:val="00073D62"/>
    <w:rsid w:val="000743CA"/>
    <w:rsid w:val="0007444E"/>
    <w:rsid w:val="00074659"/>
    <w:rsid w:val="00074AE4"/>
    <w:rsid w:val="00074CB7"/>
    <w:rsid w:val="00075107"/>
    <w:rsid w:val="0007594B"/>
    <w:rsid w:val="00075A1D"/>
    <w:rsid w:val="00075B0A"/>
    <w:rsid w:val="00075B32"/>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77F27"/>
    <w:rsid w:val="00080080"/>
    <w:rsid w:val="000801D9"/>
    <w:rsid w:val="00080E89"/>
    <w:rsid w:val="00081171"/>
    <w:rsid w:val="000812BC"/>
    <w:rsid w:val="00081387"/>
    <w:rsid w:val="000814A6"/>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A82"/>
    <w:rsid w:val="00083C09"/>
    <w:rsid w:val="0008408A"/>
    <w:rsid w:val="00084EB0"/>
    <w:rsid w:val="00085115"/>
    <w:rsid w:val="00085221"/>
    <w:rsid w:val="0008534B"/>
    <w:rsid w:val="00085435"/>
    <w:rsid w:val="00085749"/>
    <w:rsid w:val="00085865"/>
    <w:rsid w:val="0008591B"/>
    <w:rsid w:val="00085A3A"/>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4D5"/>
    <w:rsid w:val="000934E3"/>
    <w:rsid w:val="00093520"/>
    <w:rsid w:val="0009356D"/>
    <w:rsid w:val="00093985"/>
    <w:rsid w:val="00093AA5"/>
    <w:rsid w:val="00093F74"/>
    <w:rsid w:val="00093F86"/>
    <w:rsid w:val="00094219"/>
    <w:rsid w:val="0009447E"/>
    <w:rsid w:val="000944C9"/>
    <w:rsid w:val="000947AA"/>
    <w:rsid w:val="00094AE6"/>
    <w:rsid w:val="00094E32"/>
    <w:rsid w:val="00094FC0"/>
    <w:rsid w:val="00094FF5"/>
    <w:rsid w:val="00095469"/>
    <w:rsid w:val="00095766"/>
    <w:rsid w:val="00095D33"/>
    <w:rsid w:val="00095EEC"/>
    <w:rsid w:val="000962CD"/>
    <w:rsid w:val="000963C2"/>
    <w:rsid w:val="0009652F"/>
    <w:rsid w:val="00096557"/>
    <w:rsid w:val="000967E9"/>
    <w:rsid w:val="000967EB"/>
    <w:rsid w:val="0009698D"/>
    <w:rsid w:val="00096B7A"/>
    <w:rsid w:val="00096B99"/>
    <w:rsid w:val="00096CAA"/>
    <w:rsid w:val="00096E53"/>
    <w:rsid w:val="00096FC3"/>
    <w:rsid w:val="00097924"/>
    <w:rsid w:val="00097AE3"/>
    <w:rsid w:val="00097CCB"/>
    <w:rsid w:val="00097F30"/>
    <w:rsid w:val="000A0108"/>
    <w:rsid w:val="000A0261"/>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6CD"/>
    <w:rsid w:val="000A3803"/>
    <w:rsid w:val="000A3A5E"/>
    <w:rsid w:val="000A3A8C"/>
    <w:rsid w:val="000A3AD1"/>
    <w:rsid w:val="000A3C4F"/>
    <w:rsid w:val="000A3D29"/>
    <w:rsid w:val="000A4046"/>
    <w:rsid w:val="000A46A6"/>
    <w:rsid w:val="000A47E2"/>
    <w:rsid w:val="000A4BFA"/>
    <w:rsid w:val="000A4D7C"/>
    <w:rsid w:val="000A4E58"/>
    <w:rsid w:val="000A50A2"/>
    <w:rsid w:val="000A5593"/>
    <w:rsid w:val="000A55FE"/>
    <w:rsid w:val="000A5721"/>
    <w:rsid w:val="000A577E"/>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A4"/>
    <w:rsid w:val="000B1EEC"/>
    <w:rsid w:val="000B1F62"/>
    <w:rsid w:val="000B223B"/>
    <w:rsid w:val="000B266F"/>
    <w:rsid w:val="000B26BB"/>
    <w:rsid w:val="000B2736"/>
    <w:rsid w:val="000B28FE"/>
    <w:rsid w:val="000B2AA9"/>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7F7"/>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B4E"/>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BD"/>
    <w:rsid w:val="000C3DCB"/>
    <w:rsid w:val="000C3DD8"/>
    <w:rsid w:val="000C3E10"/>
    <w:rsid w:val="000C3E11"/>
    <w:rsid w:val="000C416E"/>
    <w:rsid w:val="000C421D"/>
    <w:rsid w:val="000C4399"/>
    <w:rsid w:val="000C441E"/>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9A9"/>
    <w:rsid w:val="000D0C91"/>
    <w:rsid w:val="000D0E28"/>
    <w:rsid w:val="000D0F86"/>
    <w:rsid w:val="000D11C1"/>
    <w:rsid w:val="000D13BE"/>
    <w:rsid w:val="000D16CE"/>
    <w:rsid w:val="000D17D7"/>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0E"/>
    <w:rsid w:val="000D5879"/>
    <w:rsid w:val="000D5BC6"/>
    <w:rsid w:val="000D5D91"/>
    <w:rsid w:val="000D5EC3"/>
    <w:rsid w:val="000D5F21"/>
    <w:rsid w:val="000D5F5A"/>
    <w:rsid w:val="000D62FC"/>
    <w:rsid w:val="000D63ED"/>
    <w:rsid w:val="000D65B2"/>
    <w:rsid w:val="000D660B"/>
    <w:rsid w:val="000D67E9"/>
    <w:rsid w:val="000D6C15"/>
    <w:rsid w:val="000D6D22"/>
    <w:rsid w:val="000D6E66"/>
    <w:rsid w:val="000D7424"/>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701"/>
    <w:rsid w:val="000E18EB"/>
    <w:rsid w:val="000E192E"/>
    <w:rsid w:val="000E1946"/>
    <w:rsid w:val="000E1C4E"/>
    <w:rsid w:val="000E1D5A"/>
    <w:rsid w:val="000E2004"/>
    <w:rsid w:val="000E2342"/>
    <w:rsid w:val="000E2560"/>
    <w:rsid w:val="000E2C18"/>
    <w:rsid w:val="000E319B"/>
    <w:rsid w:val="000E3258"/>
    <w:rsid w:val="000E3442"/>
    <w:rsid w:val="000E3A65"/>
    <w:rsid w:val="000E3BA0"/>
    <w:rsid w:val="000E3BFF"/>
    <w:rsid w:val="000E3DEF"/>
    <w:rsid w:val="000E41A9"/>
    <w:rsid w:val="000E4871"/>
    <w:rsid w:val="000E4D7D"/>
    <w:rsid w:val="000E5108"/>
    <w:rsid w:val="000E516A"/>
    <w:rsid w:val="000E537D"/>
    <w:rsid w:val="000E53D3"/>
    <w:rsid w:val="000E5531"/>
    <w:rsid w:val="000E5536"/>
    <w:rsid w:val="000E5855"/>
    <w:rsid w:val="000E5A99"/>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465"/>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6AE"/>
    <w:rsid w:val="000F3F95"/>
    <w:rsid w:val="000F4018"/>
    <w:rsid w:val="000F41B0"/>
    <w:rsid w:val="000F41B3"/>
    <w:rsid w:val="000F457C"/>
    <w:rsid w:val="000F4695"/>
    <w:rsid w:val="000F47AC"/>
    <w:rsid w:val="000F4A31"/>
    <w:rsid w:val="000F4CB6"/>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479"/>
    <w:rsid w:val="0010269E"/>
    <w:rsid w:val="001027DD"/>
    <w:rsid w:val="00102840"/>
    <w:rsid w:val="00102B07"/>
    <w:rsid w:val="00102C3F"/>
    <w:rsid w:val="00102D88"/>
    <w:rsid w:val="00102F34"/>
    <w:rsid w:val="0010316E"/>
    <w:rsid w:val="00103265"/>
    <w:rsid w:val="00103417"/>
    <w:rsid w:val="00103503"/>
    <w:rsid w:val="001035B3"/>
    <w:rsid w:val="001036A3"/>
    <w:rsid w:val="001036A5"/>
    <w:rsid w:val="0010372E"/>
    <w:rsid w:val="001037C3"/>
    <w:rsid w:val="00103BD1"/>
    <w:rsid w:val="00103C51"/>
    <w:rsid w:val="00103DA8"/>
    <w:rsid w:val="00103EB8"/>
    <w:rsid w:val="001040D8"/>
    <w:rsid w:val="00104334"/>
    <w:rsid w:val="001044AC"/>
    <w:rsid w:val="0010450E"/>
    <w:rsid w:val="0010458D"/>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15"/>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17F34"/>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64D"/>
    <w:rsid w:val="001239E6"/>
    <w:rsid w:val="00123F02"/>
    <w:rsid w:val="0012413B"/>
    <w:rsid w:val="001241C5"/>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A7"/>
    <w:rsid w:val="001279F8"/>
    <w:rsid w:val="00127B76"/>
    <w:rsid w:val="00127C2C"/>
    <w:rsid w:val="00130661"/>
    <w:rsid w:val="001308B4"/>
    <w:rsid w:val="00130BA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7A"/>
    <w:rsid w:val="00132AE1"/>
    <w:rsid w:val="00132D3D"/>
    <w:rsid w:val="00133183"/>
    <w:rsid w:val="001331D9"/>
    <w:rsid w:val="0013324B"/>
    <w:rsid w:val="00133309"/>
    <w:rsid w:val="001334F5"/>
    <w:rsid w:val="00133A34"/>
    <w:rsid w:val="00133AC7"/>
    <w:rsid w:val="00133D5F"/>
    <w:rsid w:val="00134340"/>
    <w:rsid w:val="00134416"/>
    <w:rsid w:val="001344BB"/>
    <w:rsid w:val="00134B06"/>
    <w:rsid w:val="00134C4F"/>
    <w:rsid w:val="00134F38"/>
    <w:rsid w:val="0013512A"/>
    <w:rsid w:val="001353E9"/>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E44"/>
    <w:rsid w:val="0014328D"/>
    <w:rsid w:val="001432F2"/>
    <w:rsid w:val="00143809"/>
    <w:rsid w:val="00143C99"/>
    <w:rsid w:val="00143F92"/>
    <w:rsid w:val="001441EC"/>
    <w:rsid w:val="001443DC"/>
    <w:rsid w:val="0014464C"/>
    <w:rsid w:val="00144949"/>
    <w:rsid w:val="00144D9D"/>
    <w:rsid w:val="00145AF0"/>
    <w:rsid w:val="00145D74"/>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599"/>
    <w:rsid w:val="00150A20"/>
    <w:rsid w:val="00150A8A"/>
    <w:rsid w:val="00150B41"/>
    <w:rsid w:val="00150E17"/>
    <w:rsid w:val="001510A6"/>
    <w:rsid w:val="00151719"/>
    <w:rsid w:val="00151727"/>
    <w:rsid w:val="001517E2"/>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26D"/>
    <w:rsid w:val="00153463"/>
    <w:rsid w:val="0015377D"/>
    <w:rsid w:val="00153AC8"/>
    <w:rsid w:val="00153C6C"/>
    <w:rsid w:val="00153E71"/>
    <w:rsid w:val="00153EA0"/>
    <w:rsid w:val="00153FD4"/>
    <w:rsid w:val="001540B0"/>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31"/>
    <w:rsid w:val="00155F64"/>
    <w:rsid w:val="00156394"/>
    <w:rsid w:val="001563B7"/>
    <w:rsid w:val="001563B9"/>
    <w:rsid w:val="00156426"/>
    <w:rsid w:val="00156CBC"/>
    <w:rsid w:val="00156F8B"/>
    <w:rsid w:val="0015709E"/>
    <w:rsid w:val="00157286"/>
    <w:rsid w:val="0015759B"/>
    <w:rsid w:val="00157C5E"/>
    <w:rsid w:val="00157DEC"/>
    <w:rsid w:val="00157ED3"/>
    <w:rsid w:val="0016022C"/>
    <w:rsid w:val="00160338"/>
    <w:rsid w:val="00160673"/>
    <w:rsid w:val="001606DE"/>
    <w:rsid w:val="00160869"/>
    <w:rsid w:val="001609D5"/>
    <w:rsid w:val="00160A96"/>
    <w:rsid w:val="00160AA2"/>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885"/>
    <w:rsid w:val="0016691E"/>
    <w:rsid w:val="00166AE1"/>
    <w:rsid w:val="001670E0"/>
    <w:rsid w:val="001670EA"/>
    <w:rsid w:val="001674A0"/>
    <w:rsid w:val="001675AB"/>
    <w:rsid w:val="0016770D"/>
    <w:rsid w:val="001677FC"/>
    <w:rsid w:val="00167896"/>
    <w:rsid w:val="00167AF1"/>
    <w:rsid w:val="00167CB8"/>
    <w:rsid w:val="00167E30"/>
    <w:rsid w:val="00170662"/>
    <w:rsid w:val="001706E3"/>
    <w:rsid w:val="0017070D"/>
    <w:rsid w:val="001707D2"/>
    <w:rsid w:val="00170A88"/>
    <w:rsid w:val="00170B3C"/>
    <w:rsid w:val="00170C65"/>
    <w:rsid w:val="00170CE6"/>
    <w:rsid w:val="001712B7"/>
    <w:rsid w:val="001719F8"/>
    <w:rsid w:val="0017218C"/>
    <w:rsid w:val="001721DC"/>
    <w:rsid w:val="0017222D"/>
    <w:rsid w:val="0017249B"/>
    <w:rsid w:val="00172578"/>
    <w:rsid w:val="00172623"/>
    <w:rsid w:val="00172653"/>
    <w:rsid w:val="001728E6"/>
    <w:rsid w:val="00172F84"/>
    <w:rsid w:val="00173100"/>
    <w:rsid w:val="00173177"/>
    <w:rsid w:val="00173243"/>
    <w:rsid w:val="00173419"/>
    <w:rsid w:val="00173686"/>
    <w:rsid w:val="0017387B"/>
    <w:rsid w:val="0017412F"/>
    <w:rsid w:val="00174198"/>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59A"/>
    <w:rsid w:val="00180600"/>
    <w:rsid w:val="001807E8"/>
    <w:rsid w:val="00180921"/>
    <w:rsid w:val="0018093D"/>
    <w:rsid w:val="00180CCD"/>
    <w:rsid w:val="0018129E"/>
    <w:rsid w:val="001814C4"/>
    <w:rsid w:val="00181794"/>
    <w:rsid w:val="00181899"/>
    <w:rsid w:val="00181C26"/>
    <w:rsid w:val="00181CB1"/>
    <w:rsid w:val="00181F7A"/>
    <w:rsid w:val="00182253"/>
    <w:rsid w:val="001822F3"/>
    <w:rsid w:val="00182501"/>
    <w:rsid w:val="00182543"/>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D64"/>
    <w:rsid w:val="00184EBC"/>
    <w:rsid w:val="00184EC4"/>
    <w:rsid w:val="001852B9"/>
    <w:rsid w:val="00185347"/>
    <w:rsid w:val="001857DB"/>
    <w:rsid w:val="00185CCE"/>
    <w:rsid w:val="00185D4D"/>
    <w:rsid w:val="00185D8A"/>
    <w:rsid w:val="00185D9D"/>
    <w:rsid w:val="00185DDC"/>
    <w:rsid w:val="00185E10"/>
    <w:rsid w:val="00185F01"/>
    <w:rsid w:val="00186157"/>
    <w:rsid w:val="00186205"/>
    <w:rsid w:val="001862F7"/>
    <w:rsid w:val="00186365"/>
    <w:rsid w:val="0018664A"/>
    <w:rsid w:val="00186688"/>
    <w:rsid w:val="001867AD"/>
    <w:rsid w:val="00186CBD"/>
    <w:rsid w:val="00186E75"/>
    <w:rsid w:val="00186FFA"/>
    <w:rsid w:val="0018730F"/>
    <w:rsid w:val="00187464"/>
    <w:rsid w:val="0018765E"/>
    <w:rsid w:val="001878D3"/>
    <w:rsid w:val="00187A19"/>
    <w:rsid w:val="00187BAF"/>
    <w:rsid w:val="00187D0A"/>
    <w:rsid w:val="00187EE0"/>
    <w:rsid w:val="001900A2"/>
    <w:rsid w:val="001900D2"/>
    <w:rsid w:val="001900DA"/>
    <w:rsid w:val="001903D1"/>
    <w:rsid w:val="001904A6"/>
    <w:rsid w:val="001909F5"/>
    <w:rsid w:val="00191042"/>
    <w:rsid w:val="00191226"/>
    <w:rsid w:val="00191316"/>
    <w:rsid w:val="001913D3"/>
    <w:rsid w:val="001915E3"/>
    <w:rsid w:val="00191D1F"/>
    <w:rsid w:val="00191DC6"/>
    <w:rsid w:val="00192BBC"/>
    <w:rsid w:val="00192BD1"/>
    <w:rsid w:val="00192C2B"/>
    <w:rsid w:val="00192C52"/>
    <w:rsid w:val="00192C9B"/>
    <w:rsid w:val="00192D22"/>
    <w:rsid w:val="00192D5B"/>
    <w:rsid w:val="00192DCF"/>
    <w:rsid w:val="0019328E"/>
    <w:rsid w:val="001934D2"/>
    <w:rsid w:val="0019350A"/>
    <w:rsid w:val="001935E7"/>
    <w:rsid w:val="00193776"/>
    <w:rsid w:val="00193790"/>
    <w:rsid w:val="0019381D"/>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61"/>
    <w:rsid w:val="00196ADA"/>
    <w:rsid w:val="00196D2A"/>
    <w:rsid w:val="00197109"/>
    <w:rsid w:val="001971B4"/>
    <w:rsid w:val="00197338"/>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2FE"/>
    <w:rsid w:val="001A1326"/>
    <w:rsid w:val="001A14B3"/>
    <w:rsid w:val="001A15A3"/>
    <w:rsid w:val="001A15C4"/>
    <w:rsid w:val="001A1940"/>
    <w:rsid w:val="001A219B"/>
    <w:rsid w:val="001A2641"/>
    <w:rsid w:val="001A29D4"/>
    <w:rsid w:val="001A2B4E"/>
    <w:rsid w:val="001A2BDA"/>
    <w:rsid w:val="001A2C97"/>
    <w:rsid w:val="001A2CC3"/>
    <w:rsid w:val="001A3290"/>
    <w:rsid w:val="001A396F"/>
    <w:rsid w:val="001A3D00"/>
    <w:rsid w:val="001A3D2C"/>
    <w:rsid w:val="001A3E5F"/>
    <w:rsid w:val="001A3F59"/>
    <w:rsid w:val="001A40CF"/>
    <w:rsid w:val="001A4160"/>
    <w:rsid w:val="001A4363"/>
    <w:rsid w:val="001A4590"/>
    <w:rsid w:val="001A4756"/>
    <w:rsid w:val="001A47DB"/>
    <w:rsid w:val="001A4A55"/>
    <w:rsid w:val="001A5421"/>
    <w:rsid w:val="001A5781"/>
    <w:rsid w:val="001A58D0"/>
    <w:rsid w:val="001A597D"/>
    <w:rsid w:val="001A5D46"/>
    <w:rsid w:val="001A613C"/>
    <w:rsid w:val="001A640B"/>
    <w:rsid w:val="001A668C"/>
    <w:rsid w:val="001A67A7"/>
    <w:rsid w:val="001A67C5"/>
    <w:rsid w:val="001A67DE"/>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4C"/>
    <w:rsid w:val="001B09CA"/>
    <w:rsid w:val="001B0B38"/>
    <w:rsid w:val="001B0DD9"/>
    <w:rsid w:val="001B1053"/>
    <w:rsid w:val="001B1181"/>
    <w:rsid w:val="001B1818"/>
    <w:rsid w:val="001B185B"/>
    <w:rsid w:val="001B195D"/>
    <w:rsid w:val="001B1A86"/>
    <w:rsid w:val="001B1BBC"/>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4CC"/>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D5B"/>
    <w:rsid w:val="001C3100"/>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5B18"/>
    <w:rsid w:val="001C6250"/>
    <w:rsid w:val="001C62FD"/>
    <w:rsid w:val="001C646D"/>
    <w:rsid w:val="001C6596"/>
    <w:rsid w:val="001C6668"/>
    <w:rsid w:val="001C696F"/>
    <w:rsid w:val="001C6C75"/>
    <w:rsid w:val="001C6E7E"/>
    <w:rsid w:val="001C6EE4"/>
    <w:rsid w:val="001C7247"/>
    <w:rsid w:val="001C75E2"/>
    <w:rsid w:val="001C76C1"/>
    <w:rsid w:val="001C777A"/>
    <w:rsid w:val="001C78F9"/>
    <w:rsid w:val="001C7B13"/>
    <w:rsid w:val="001C7C70"/>
    <w:rsid w:val="001C7F15"/>
    <w:rsid w:val="001D0016"/>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6A"/>
    <w:rsid w:val="001D4D5C"/>
    <w:rsid w:val="001D4F3D"/>
    <w:rsid w:val="001D4FE3"/>
    <w:rsid w:val="001D5039"/>
    <w:rsid w:val="001D52BE"/>
    <w:rsid w:val="001D55A0"/>
    <w:rsid w:val="001D5E52"/>
    <w:rsid w:val="001D6030"/>
    <w:rsid w:val="001D605C"/>
    <w:rsid w:val="001D60CA"/>
    <w:rsid w:val="001D6350"/>
    <w:rsid w:val="001D63B1"/>
    <w:rsid w:val="001D64B9"/>
    <w:rsid w:val="001D66B2"/>
    <w:rsid w:val="001D685C"/>
    <w:rsid w:val="001D6C2E"/>
    <w:rsid w:val="001D73A7"/>
    <w:rsid w:val="001D75EB"/>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EE7"/>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62B"/>
    <w:rsid w:val="001E7837"/>
    <w:rsid w:val="001E7C8E"/>
    <w:rsid w:val="001F0029"/>
    <w:rsid w:val="001F0156"/>
    <w:rsid w:val="001F02B8"/>
    <w:rsid w:val="001F0383"/>
    <w:rsid w:val="001F0A21"/>
    <w:rsid w:val="001F117C"/>
    <w:rsid w:val="001F1368"/>
    <w:rsid w:val="001F1555"/>
    <w:rsid w:val="001F1951"/>
    <w:rsid w:val="001F19F5"/>
    <w:rsid w:val="001F1EC6"/>
    <w:rsid w:val="001F2124"/>
    <w:rsid w:val="001F2285"/>
    <w:rsid w:val="001F2372"/>
    <w:rsid w:val="001F25E8"/>
    <w:rsid w:val="001F268A"/>
    <w:rsid w:val="001F2A23"/>
    <w:rsid w:val="001F2DDD"/>
    <w:rsid w:val="001F30A2"/>
    <w:rsid w:val="001F30EF"/>
    <w:rsid w:val="001F32F7"/>
    <w:rsid w:val="001F349A"/>
    <w:rsid w:val="001F3BB5"/>
    <w:rsid w:val="001F3DDD"/>
    <w:rsid w:val="001F3FAB"/>
    <w:rsid w:val="001F4018"/>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66C6"/>
    <w:rsid w:val="001F7729"/>
    <w:rsid w:val="001F7A6F"/>
    <w:rsid w:val="001F7F74"/>
    <w:rsid w:val="002000B3"/>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07C55"/>
    <w:rsid w:val="00207F95"/>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96"/>
    <w:rsid w:val="00212EFE"/>
    <w:rsid w:val="002132F4"/>
    <w:rsid w:val="0021337C"/>
    <w:rsid w:val="0021396C"/>
    <w:rsid w:val="00213CEB"/>
    <w:rsid w:val="00213D86"/>
    <w:rsid w:val="002144B8"/>
    <w:rsid w:val="002145DB"/>
    <w:rsid w:val="002146EC"/>
    <w:rsid w:val="002149AF"/>
    <w:rsid w:val="00214BB8"/>
    <w:rsid w:val="00214D08"/>
    <w:rsid w:val="00214F4D"/>
    <w:rsid w:val="0021508F"/>
    <w:rsid w:val="002151FD"/>
    <w:rsid w:val="0021523F"/>
    <w:rsid w:val="00215514"/>
    <w:rsid w:val="002156BC"/>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A5"/>
    <w:rsid w:val="00220AAE"/>
    <w:rsid w:val="00220D22"/>
    <w:rsid w:val="00221118"/>
    <w:rsid w:val="0022113B"/>
    <w:rsid w:val="00221167"/>
    <w:rsid w:val="0022171C"/>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A15"/>
    <w:rsid w:val="00226BF0"/>
    <w:rsid w:val="00226C57"/>
    <w:rsid w:val="00227340"/>
    <w:rsid w:val="00227376"/>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B71"/>
    <w:rsid w:val="00234D94"/>
    <w:rsid w:val="002352A8"/>
    <w:rsid w:val="00235330"/>
    <w:rsid w:val="00235985"/>
    <w:rsid w:val="00235B0F"/>
    <w:rsid w:val="00235B2B"/>
    <w:rsid w:val="00235B2F"/>
    <w:rsid w:val="0023628A"/>
    <w:rsid w:val="002365E0"/>
    <w:rsid w:val="00236691"/>
    <w:rsid w:val="0023676B"/>
    <w:rsid w:val="0023682E"/>
    <w:rsid w:val="0023695B"/>
    <w:rsid w:val="00236A2D"/>
    <w:rsid w:val="00236A8B"/>
    <w:rsid w:val="00236E70"/>
    <w:rsid w:val="002373F4"/>
    <w:rsid w:val="0023752B"/>
    <w:rsid w:val="00237557"/>
    <w:rsid w:val="00237610"/>
    <w:rsid w:val="002376E0"/>
    <w:rsid w:val="00237816"/>
    <w:rsid w:val="00237AD6"/>
    <w:rsid w:val="00237CD9"/>
    <w:rsid w:val="00237FB6"/>
    <w:rsid w:val="00237FE9"/>
    <w:rsid w:val="002401B8"/>
    <w:rsid w:val="002403C6"/>
    <w:rsid w:val="002403ED"/>
    <w:rsid w:val="0024057B"/>
    <w:rsid w:val="00240716"/>
    <w:rsid w:val="00240C5C"/>
    <w:rsid w:val="00240CA5"/>
    <w:rsid w:val="00240CBC"/>
    <w:rsid w:val="00240D03"/>
    <w:rsid w:val="00240EA5"/>
    <w:rsid w:val="00240ED1"/>
    <w:rsid w:val="0024129A"/>
    <w:rsid w:val="002416CA"/>
    <w:rsid w:val="0024174F"/>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4DB"/>
    <w:rsid w:val="002515EE"/>
    <w:rsid w:val="00251C64"/>
    <w:rsid w:val="0025228E"/>
    <w:rsid w:val="00252508"/>
    <w:rsid w:val="002528D5"/>
    <w:rsid w:val="00252C17"/>
    <w:rsid w:val="00252C5F"/>
    <w:rsid w:val="00252DE8"/>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42E"/>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4"/>
    <w:rsid w:val="00261AED"/>
    <w:rsid w:val="00261D5E"/>
    <w:rsid w:val="00261FB5"/>
    <w:rsid w:val="00262225"/>
    <w:rsid w:val="0026222F"/>
    <w:rsid w:val="0026267F"/>
    <w:rsid w:val="00262AB8"/>
    <w:rsid w:val="002630DC"/>
    <w:rsid w:val="0026317B"/>
    <w:rsid w:val="0026333C"/>
    <w:rsid w:val="002634B5"/>
    <w:rsid w:val="002635BC"/>
    <w:rsid w:val="00263D0C"/>
    <w:rsid w:val="00263FD1"/>
    <w:rsid w:val="0026410F"/>
    <w:rsid w:val="00264184"/>
    <w:rsid w:val="00264256"/>
    <w:rsid w:val="00264418"/>
    <w:rsid w:val="00264473"/>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D1"/>
    <w:rsid w:val="00270BE9"/>
    <w:rsid w:val="00270C57"/>
    <w:rsid w:val="00270CD2"/>
    <w:rsid w:val="00270D26"/>
    <w:rsid w:val="00270E0B"/>
    <w:rsid w:val="00270ED0"/>
    <w:rsid w:val="0027103D"/>
    <w:rsid w:val="0027114C"/>
    <w:rsid w:val="00271253"/>
    <w:rsid w:val="0027152B"/>
    <w:rsid w:val="0027185A"/>
    <w:rsid w:val="002718B6"/>
    <w:rsid w:val="00272151"/>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2F"/>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B7"/>
    <w:rsid w:val="00277B57"/>
    <w:rsid w:val="00277C67"/>
    <w:rsid w:val="00277E7D"/>
    <w:rsid w:val="00280049"/>
    <w:rsid w:val="00280182"/>
    <w:rsid w:val="00280569"/>
    <w:rsid w:val="00280F72"/>
    <w:rsid w:val="0028105A"/>
    <w:rsid w:val="0028115B"/>
    <w:rsid w:val="002811F8"/>
    <w:rsid w:val="0028198A"/>
    <w:rsid w:val="00281AC3"/>
    <w:rsid w:val="00281B66"/>
    <w:rsid w:val="00281CB9"/>
    <w:rsid w:val="0028285D"/>
    <w:rsid w:val="00282B08"/>
    <w:rsid w:val="00283154"/>
    <w:rsid w:val="00283211"/>
    <w:rsid w:val="0028325E"/>
    <w:rsid w:val="002837D4"/>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B5A"/>
    <w:rsid w:val="00286C86"/>
    <w:rsid w:val="00286E67"/>
    <w:rsid w:val="00286E9E"/>
    <w:rsid w:val="00286F2D"/>
    <w:rsid w:val="00286FA3"/>
    <w:rsid w:val="00286FE0"/>
    <w:rsid w:val="00287112"/>
    <w:rsid w:val="002871FA"/>
    <w:rsid w:val="002873CD"/>
    <w:rsid w:val="0028763F"/>
    <w:rsid w:val="00287705"/>
    <w:rsid w:val="0029036F"/>
    <w:rsid w:val="0029060B"/>
    <w:rsid w:val="0029085F"/>
    <w:rsid w:val="00290AD6"/>
    <w:rsid w:val="00290FA7"/>
    <w:rsid w:val="00290FCF"/>
    <w:rsid w:val="00291165"/>
    <w:rsid w:val="002911B4"/>
    <w:rsid w:val="002911DE"/>
    <w:rsid w:val="0029120C"/>
    <w:rsid w:val="00291225"/>
    <w:rsid w:val="002914AA"/>
    <w:rsid w:val="00291540"/>
    <w:rsid w:val="00291623"/>
    <w:rsid w:val="00291A09"/>
    <w:rsid w:val="002921E9"/>
    <w:rsid w:val="002922A9"/>
    <w:rsid w:val="00292B98"/>
    <w:rsid w:val="00292D80"/>
    <w:rsid w:val="00292E94"/>
    <w:rsid w:val="00293527"/>
    <w:rsid w:val="00293555"/>
    <w:rsid w:val="002937B8"/>
    <w:rsid w:val="0029386C"/>
    <w:rsid w:val="00293E05"/>
    <w:rsid w:val="00293E09"/>
    <w:rsid w:val="00293E1B"/>
    <w:rsid w:val="00293F3A"/>
    <w:rsid w:val="002945C7"/>
    <w:rsid w:val="002946C8"/>
    <w:rsid w:val="002948FE"/>
    <w:rsid w:val="00294C4F"/>
    <w:rsid w:val="00294DF4"/>
    <w:rsid w:val="00294E43"/>
    <w:rsid w:val="002950B0"/>
    <w:rsid w:val="002952B2"/>
    <w:rsid w:val="002952CF"/>
    <w:rsid w:val="00295579"/>
    <w:rsid w:val="0029561F"/>
    <w:rsid w:val="0029592C"/>
    <w:rsid w:val="002959E4"/>
    <w:rsid w:val="00295BFF"/>
    <w:rsid w:val="00295D8E"/>
    <w:rsid w:val="00295FCE"/>
    <w:rsid w:val="00295FEC"/>
    <w:rsid w:val="0029620F"/>
    <w:rsid w:val="00296378"/>
    <w:rsid w:val="00296397"/>
    <w:rsid w:val="00296D6D"/>
    <w:rsid w:val="00296E1F"/>
    <w:rsid w:val="002970F9"/>
    <w:rsid w:val="002974FC"/>
    <w:rsid w:val="00297606"/>
    <w:rsid w:val="00297A21"/>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92E"/>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BE3"/>
    <w:rsid w:val="002A4C70"/>
    <w:rsid w:val="002A56E5"/>
    <w:rsid w:val="002A5777"/>
    <w:rsid w:val="002A58DE"/>
    <w:rsid w:val="002A59CF"/>
    <w:rsid w:val="002A5A5E"/>
    <w:rsid w:val="002A5C9D"/>
    <w:rsid w:val="002A5CDA"/>
    <w:rsid w:val="002A5D87"/>
    <w:rsid w:val="002A5ED3"/>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BDD"/>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B7C72"/>
    <w:rsid w:val="002C010B"/>
    <w:rsid w:val="002C06B7"/>
    <w:rsid w:val="002C0983"/>
    <w:rsid w:val="002C0C81"/>
    <w:rsid w:val="002C139E"/>
    <w:rsid w:val="002C180A"/>
    <w:rsid w:val="002C1C79"/>
    <w:rsid w:val="002C1F53"/>
    <w:rsid w:val="002C23DE"/>
    <w:rsid w:val="002C2599"/>
    <w:rsid w:val="002C2626"/>
    <w:rsid w:val="002C29E8"/>
    <w:rsid w:val="002C30A5"/>
    <w:rsid w:val="002C30AB"/>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6FDC"/>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82"/>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0D"/>
    <w:rsid w:val="002E5CC3"/>
    <w:rsid w:val="002E5E82"/>
    <w:rsid w:val="002E5ED6"/>
    <w:rsid w:val="002E5F7A"/>
    <w:rsid w:val="002E611C"/>
    <w:rsid w:val="002E6586"/>
    <w:rsid w:val="002E6964"/>
    <w:rsid w:val="002E6A17"/>
    <w:rsid w:val="002E6C28"/>
    <w:rsid w:val="002E6DEE"/>
    <w:rsid w:val="002E6E42"/>
    <w:rsid w:val="002E6E47"/>
    <w:rsid w:val="002E6F3C"/>
    <w:rsid w:val="002E78A9"/>
    <w:rsid w:val="002E7954"/>
    <w:rsid w:val="002E7DA5"/>
    <w:rsid w:val="002E7FEB"/>
    <w:rsid w:val="002F00DC"/>
    <w:rsid w:val="002F0708"/>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9"/>
    <w:rsid w:val="002F24F0"/>
    <w:rsid w:val="002F2556"/>
    <w:rsid w:val="002F27F6"/>
    <w:rsid w:val="002F28D5"/>
    <w:rsid w:val="002F29F3"/>
    <w:rsid w:val="002F29FC"/>
    <w:rsid w:val="002F3116"/>
    <w:rsid w:val="002F33D9"/>
    <w:rsid w:val="002F3823"/>
    <w:rsid w:val="002F3B8D"/>
    <w:rsid w:val="002F4179"/>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8BE"/>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5BE"/>
    <w:rsid w:val="00300D51"/>
    <w:rsid w:val="00300E13"/>
    <w:rsid w:val="00300F64"/>
    <w:rsid w:val="00301225"/>
    <w:rsid w:val="0030122E"/>
    <w:rsid w:val="003012F9"/>
    <w:rsid w:val="003013B2"/>
    <w:rsid w:val="00301400"/>
    <w:rsid w:val="00301531"/>
    <w:rsid w:val="0030171E"/>
    <w:rsid w:val="00301A93"/>
    <w:rsid w:val="00301D55"/>
    <w:rsid w:val="00301EE5"/>
    <w:rsid w:val="0030235D"/>
    <w:rsid w:val="00302412"/>
    <w:rsid w:val="0030285A"/>
    <w:rsid w:val="00302907"/>
    <w:rsid w:val="00302A21"/>
    <w:rsid w:val="00302AB8"/>
    <w:rsid w:val="00302D86"/>
    <w:rsid w:val="003030FB"/>
    <w:rsid w:val="0030323C"/>
    <w:rsid w:val="003035D8"/>
    <w:rsid w:val="0030362C"/>
    <w:rsid w:val="003039D5"/>
    <w:rsid w:val="00303B0C"/>
    <w:rsid w:val="00303B57"/>
    <w:rsid w:val="00303D53"/>
    <w:rsid w:val="00303E2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282"/>
    <w:rsid w:val="0030773F"/>
    <w:rsid w:val="00307D56"/>
    <w:rsid w:val="003102D0"/>
    <w:rsid w:val="00310463"/>
    <w:rsid w:val="003104E0"/>
    <w:rsid w:val="003108CF"/>
    <w:rsid w:val="003108E0"/>
    <w:rsid w:val="0031099A"/>
    <w:rsid w:val="00310AD4"/>
    <w:rsid w:val="00310B90"/>
    <w:rsid w:val="00310E18"/>
    <w:rsid w:val="00310E98"/>
    <w:rsid w:val="00311062"/>
    <w:rsid w:val="0031128C"/>
    <w:rsid w:val="00311558"/>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5E1"/>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350"/>
    <w:rsid w:val="003233A6"/>
    <w:rsid w:val="0032346F"/>
    <w:rsid w:val="003239F9"/>
    <w:rsid w:val="00323A71"/>
    <w:rsid w:val="00324223"/>
    <w:rsid w:val="00324316"/>
    <w:rsid w:val="0032449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27"/>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777"/>
    <w:rsid w:val="003328CA"/>
    <w:rsid w:val="00332ABF"/>
    <w:rsid w:val="00332CA3"/>
    <w:rsid w:val="00332F79"/>
    <w:rsid w:val="00333246"/>
    <w:rsid w:val="00333494"/>
    <w:rsid w:val="003339B1"/>
    <w:rsid w:val="00333A58"/>
    <w:rsid w:val="00333C6F"/>
    <w:rsid w:val="00333C79"/>
    <w:rsid w:val="00333CD0"/>
    <w:rsid w:val="00333CF5"/>
    <w:rsid w:val="00333E08"/>
    <w:rsid w:val="00333E7E"/>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E32"/>
    <w:rsid w:val="00340FB7"/>
    <w:rsid w:val="0034111C"/>
    <w:rsid w:val="0034161F"/>
    <w:rsid w:val="00341723"/>
    <w:rsid w:val="00341A4A"/>
    <w:rsid w:val="00341A54"/>
    <w:rsid w:val="00341B23"/>
    <w:rsid w:val="00341C27"/>
    <w:rsid w:val="00341D1F"/>
    <w:rsid w:val="00342204"/>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052"/>
    <w:rsid w:val="003462D7"/>
    <w:rsid w:val="003465E5"/>
    <w:rsid w:val="003466F1"/>
    <w:rsid w:val="00346A8E"/>
    <w:rsid w:val="00346ADA"/>
    <w:rsid w:val="00346B1C"/>
    <w:rsid w:val="00346B8E"/>
    <w:rsid w:val="00346E52"/>
    <w:rsid w:val="00346E75"/>
    <w:rsid w:val="00347245"/>
    <w:rsid w:val="003472CC"/>
    <w:rsid w:val="00347456"/>
    <w:rsid w:val="003474B8"/>
    <w:rsid w:val="00347680"/>
    <w:rsid w:val="00347A64"/>
    <w:rsid w:val="00347C98"/>
    <w:rsid w:val="00347F95"/>
    <w:rsid w:val="003500CB"/>
    <w:rsid w:val="003501AE"/>
    <w:rsid w:val="0035029A"/>
    <w:rsid w:val="003507EC"/>
    <w:rsid w:val="00350B2B"/>
    <w:rsid w:val="00350CB1"/>
    <w:rsid w:val="00350D3C"/>
    <w:rsid w:val="00350FBC"/>
    <w:rsid w:val="0035113F"/>
    <w:rsid w:val="003513BC"/>
    <w:rsid w:val="0035169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7B"/>
    <w:rsid w:val="00357F9C"/>
    <w:rsid w:val="00357FE6"/>
    <w:rsid w:val="00358FE1"/>
    <w:rsid w:val="003606B7"/>
    <w:rsid w:val="00360703"/>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9FB"/>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08A"/>
    <w:rsid w:val="00367319"/>
    <w:rsid w:val="00367445"/>
    <w:rsid w:val="003674FD"/>
    <w:rsid w:val="003675F5"/>
    <w:rsid w:val="00367662"/>
    <w:rsid w:val="00367727"/>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397"/>
    <w:rsid w:val="003774E0"/>
    <w:rsid w:val="0037751C"/>
    <w:rsid w:val="003775C8"/>
    <w:rsid w:val="0037792A"/>
    <w:rsid w:val="00377997"/>
    <w:rsid w:val="00380046"/>
    <w:rsid w:val="0038007A"/>
    <w:rsid w:val="00380266"/>
    <w:rsid w:val="003805BD"/>
    <w:rsid w:val="003806AE"/>
    <w:rsid w:val="00380A94"/>
    <w:rsid w:val="0038105C"/>
    <w:rsid w:val="0038120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AA"/>
    <w:rsid w:val="00383483"/>
    <w:rsid w:val="00383AEA"/>
    <w:rsid w:val="00383BD5"/>
    <w:rsid w:val="00383F09"/>
    <w:rsid w:val="00383FDB"/>
    <w:rsid w:val="003840EA"/>
    <w:rsid w:val="0038429B"/>
    <w:rsid w:val="00384943"/>
    <w:rsid w:val="00384BA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858"/>
    <w:rsid w:val="00394DCC"/>
    <w:rsid w:val="00394EF9"/>
    <w:rsid w:val="0039527D"/>
    <w:rsid w:val="00395958"/>
    <w:rsid w:val="00395AB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FE9"/>
    <w:rsid w:val="003A3614"/>
    <w:rsid w:val="003A368D"/>
    <w:rsid w:val="003A3813"/>
    <w:rsid w:val="003A385B"/>
    <w:rsid w:val="003A3BAD"/>
    <w:rsid w:val="003A3E57"/>
    <w:rsid w:val="003A401F"/>
    <w:rsid w:val="003A4130"/>
    <w:rsid w:val="003A41DA"/>
    <w:rsid w:val="003A42BA"/>
    <w:rsid w:val="003A4649"/>
    <w:rsid w:val="003A48F8"/>
    <w:rsid w:val="003A498F"/>
    <w:rsid w:val="003A4B54"/>
    <w:rsid w:val="003A4EE0"/>
    <w:rsid w:val="003A5322"/>
    <w:rsid w:val="003A53C4"/>
    <w:rsid w:val="003A58AF"/>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6F0"/>
    <w:rsid w:val="003B08CD"/>
    <w:rsid w:val="003B0ABB"/>
    <w:rsid w:val="003B1161"/>
    <w:rsid w:val="003B1788"/>
    <w:rsid w:val="003B17ED"/>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3B68"/>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040"/>
    <w:rsid w:val="003B6119"/>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68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6D2"/>
    <w:rsid w:val="003C36F3"/>
    <w:rsid w:val="003C371B"/>
    <w:rsid w:val="003C3929"/>
    <w:rsid w:val="003C42C7"/>
    <w:rsid w:val="003C4436"/>
    <w:rsid w:val="003C4532"/>
    <w:rsid w:val="003C4533"/>
    <w:rsid w:val="003C4F1A"/>
    <w:rsid w:val="003C509B"/>
    <w:rsid w:val="003C543F"/>
    <w:rsid w:val="003C5700"/>
    <w:rsid w:val="003C594A"/>
    <w:rsid w:val="003C5A52"/>
    <w:rsid w:val="003C5AB6"/>
    <w:rsid w:val="003C5AC6"/>
    <w:rsid w:val="003C605C"/>
    <w:rsid w:val="003C6116"/>
    <w:rsid w:val="003C616C"/>
    <w:rsid w:val="003C618F"/>
    <w:rsid w:val="003C630F"/>
    <w:rsid w:val="003C64E8"/>
    <w:rsid w:val="003C6630"/>
    <w:rsid w:val="003C7796"/>
    <w:rsid w:val="003C7A07"/>
    <w:rsid w:val="003C7E7C"/>
    <w:rsid w:val="003D021D"/>
    <w:rsid w:val="003D0304"/>
    <w:rsid w:val="003D0308"/>
    <w:rsid w:val="003D0492"/>
    <w:rsid w:val="003D04E2"/>
    <w:rsid w:val="003D0665"/>
    <w:rsid w:val="003D0CCD"/>
    <w:rsid w:val="003D0E58"/>
    <w:rsid w:val="003D1076"/>
    <w:rsid w:val="003D144E"/>
    <w:rsid w:val="003D14C4"/>
    <w:rsid w:val="003D1BE1"/>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6"/>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44C"/>
    <w:rsid w:val="003E6B45"/>
    <w:rsid w:val="003E6D71"/>
    <w:rsid w:val="003E6E51"/>
    <w:rsid w:val="003E6F97"/>
    <w:rsid w:val="003E70DB"/>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91"/>
    <w:rsid w:val="003F27F2"/>
    <w:rsid w:val="003F29CC"/>
    <w:rsid w:val="003F2AE7"/>
    <w:rsid w:val="003F2E00"/>
    <w:rsid w:val="003F2EE6"/>
    <w:rsid w:val="003F2FF7"/>
    <w:rsid w:val="003F3632"/>
    <w:rsid w:val="003F3B26"/>
    <w:rsid w:val="003F3BD1"/>
    <w:rsid w:val="003F3BDB"/>
    <w:rsid w:val="003F3C39"/>
    <w:rsid w:val="003F3EB7"/>
    <w:rsid w:val="003F42AA"/>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7A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48A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572"/>
    <w:rsid w:val="00413731"/>
    <w:rsid w:val="00413986"/>
    <w:rsid w:val="00414292"/>
    <w:rsid w:val="004142F4"/>
    <w:rsid w:val="0041457D"/>
    <w:rsid w:val="004145D1"/>
    <w:rsid w:val="00414939"/>
    <w:rsid w:val="004149B3"/>
    <w:rsid w:val="00414A54"/>
    <w:rsid w:val="00414B3F"/>
    <w:rsid w:val="00414E5F"/>
    <w:rsid w:val="004157A4"/>
    <w:rsid w:val="00415906"/>
    <w:rsid w:val="00415A59"/>
    <w:rsid w:val="0041609E"/>
    <w:rsid w:val="0041671B"/>
    <w:rsid w:val="00416877"/>
    <w:rsid w:val="00416BAD"/>
    <w:rsid w:val="00416C24"/>
    <w:rsid w:val="00416CC6"/>
    <w:rsid w:val="00416D52"/>
    <w:rsid w:val="00416EEB"/>
    <w:rsid w:val="00417199"/>
    <w:rsid w:val="00417318"/>
    <w:rsid w:val="00417446"/>
    <w:rsid w:val="0041744A"/>
    <w:rsid w:val="00417524"/>
    <w:rsid w:val="004175BD"/>
    <w:rsid w:val="004176AD"/>
    <w:rsid w:val="004176FB"/>
    <w:rsid w:val="004176FF"/>
    <w:rsid w:val="00417B13"/>
    <w:rsid w:val="00417BD8"/>
    <w:rsid w:val="00417C95"/>
    <w:rsid w:val="00420139"/>
    <w:rsid w:val="004203E2"/>
    <w:rsid w:val="004204C4"/>
    <w:rsid w:val="00420656"/>
    <w:rsid w:val="00420786"/>
    <w:rsid w:val="004207A1"/>
    <w:rsid w:val="00420A9A"/>
    <w:rsid w:val="00420B61"/>
    <w:rsid w:val="00420FB4"/>
    <w:rsid w:val="00421008"/>
    <w:rsid w:val="004210C1"/>
    <w:rsid w:val="0042110F"/>
    <w:rsid w:val="004211E8"/>
    <w:rsid w:val="004212EB"/>
    <w:rsid w:val="0042138F"/>
    <w:rsid w:val="004214EF"/>
    <w:rsid w:val="00421523"/>
    <w:rsid w:val="00421542"/>
    <w:rsid w:val="00421608"/>
    <w:rsid w:val="00421778"/>
    <w:rsid w:val="0042177D"/>
    <w:rsid w:val="00421859"/>
    <w:rsid w:val="004219BA"/>
    <w:rsid w:val="00421FEE"/>
    <w:rsid w:val="00422353"/>
    <w:rsid w:val="00422450"/>
    <w:rsid w:val="004224D6"/>
    <w:rsid w:val="004224DE"/>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8F"/>
    <w:rsid w:val="00425E33"/>
    <w:rsid w:val="0042606C"/>
    <w:rsid w:val="00426179"/>
    <w:rsid w:val="00426580"/>
    <w:rsid w:val="00426611"/>
    <w:rsid w:val="00426884"/>
    <w:rsid w:val="00426DA6"/>
    <w:rsid w:val="0042715A"/>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4"/>
    <w:rsid w:val="00431BB8"/>
    <w:rsid w:val="004320B3"/>
    <w:rsid w:val="004320BE"/>
    <w:rsid w:val="00432110"/>
    <w:rsid w:val="004326EE"/>
    <w:rsid w:val="004327E1"/>
    <w:rsid w:val="00432904"/>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275"/>
    <w:rsid w:val="00434337"/>
    <w:rsid w:val="004343E3"/>
    <w:rsid w:val="00434437"/>
    <w:rsid w:val="004345C2"/>
    <w:rsid w:val="00434B05"/>
    <w:rsid w:val="00434B2E"/>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5AA"/>
    <w:rsid w:val="0043776E"/>
    <w:rsid w:val="00437A45"/>
    <w:rsid w:val="00437A4D"/>
    <w:rsid w:val="00437B76"/>
    <w:rsid w:val="00437D57"/>
    <w:rsid w:val="00440560"/>
    <w:rsid w:val="004408EC"/>
    <w:rsid w:val="004409D4"/>
    <w:rsid w:val="00440FE8"/>
    <w:rsid w:val="00441583"/>
    <w:rsid w:val="00441877"/>
    <w:rsid w:val="00441C21"/>
    <w:rsid w:val="00441D70"/>
    <w:rsid w:val="004420B5"/>
    <w:rsid w:val="004422F9"/>
    <w:rsid w:val="00442450"/>
    <w:rsid w:val="004424E1"/>
    <w:rsid w:val="004426C0"/>
    <w:rsid w:val="004427F0"/>
    <w:rsid w:val="00442C09"/>
    <w:rsid w:val="00442C42"/>
    <w:rsid w:val="00442E48"/>
    <w:rsid w:val="00442E67"/>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A68"/>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8FE"/>
    <w:rsid w:val="00446908"/>
    <w:rsid w:val="00446BA5"/>
    <w:rsid w:val="00446C18"/>
    <w:rsid w:val="00446D15"/>
    <w:rsid w:val="00446D24"/>
    <w:rsid w:val="00446DAF"/>
    <w:rsid w:val="00446DC4"/>
    <w:rsid w:val="00446E26"/>
    <w:rsid w:val="004477A0"/>
    <w:rsid w:val="004478B9"/>
    <w:rsid w:val="00447EFA"/>
    <w:rsid w:val="00450392"/>
    <w:rsid w:val="00450641"/>
    <w:rsid w:val="00450903"/>
    <w:rsid w:val="00450CC3"/>
    <w:rsid w:val="00450D84"/>
    <w:rsid w:val="00451000"/>
    <w:rsid w:val="0045123F"/>
    <w:rsid w:val="004512ED"/>
    <w:rsid w:val="00451352"/>
    <w:rsid w:val="0045150B"/>
    <w:rsid w:val="0045159A"/>
    <w:rsid w:val="00451628"/>
    <w:rsid w:val="0045189D"/>
    <w:rsid w:val="004518DC"/>
    <w:rsid w:val="00451E9A"/>
    <w:rsid w:val="00451FD0"/>
    <w:rsid w:val="0045211C"/>
    <w:rsid w:val="00452253"/>
    <w:rsid w:val="004523DC"/>
    <w:rsid w:val="004524EC"/>
    <w:rsid w:val="00452D79"/>
    <w:rsid w:val="00452EF5"/>
    <w:rsid w:val="00453341"/>
    <w:rsid w:val="004536DD"/>
    <w:rsid w:val="00453A71"/>
    <w:rsid w:val="00453E89"/>
    <w:rsid w:val="00453F05"/>
    <w:rsid w:val="00453F99"/>
    <w:rsid w:val="00454055"/>
    <w:rsid w:val="00454106"/>
    <w:rsid w:val="004541B4"/>
    <w:rsid w:val="004541C0"/>
    <w:rsid w:val="004541FB"/>
    <w:rsid w:val="0045454A"/>
    <w:rsid w:val="00454720"/>
    <w:rsid w:val="00454764"/>
    <w:rsid w:val="00454B17"/>
    <w:rsid w:val="00454DC1"/>
    <w:rsid w:val="00454FAC"/>
    <w:rsid w:val="0045501B"/>
    <w:rsid w:val="0045596A"/>
    <w:rsid w:val="00455A45"/>
    <w:rsid w:val="00455DCB"/>
    <w:rsid w:val="00455EA2"/>
    <w:rsid w:val="004562F1"/>
    <w:rsid w:val="004567B7"/>
    <w:rsid w:val="00456823"/>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8D9"/>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42"/>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646"/>
    <w:rsid w:val="004707A3"/>
    <w:rsid w:val="004708CA"/>
    <w:rsid w:val="00470BF5"/>
    <w:rsid w:val="00470D56"/>
    <w:rsid w:val="00470DDE"/>
    <w:rsid w:val="0047107C"/>
    <w:rsid w:val="0047131D"/>
    <w:rsid w:val="00471BB3"/>
    <w:rsid w:val="00471C62"/>
    <w:rsid w:val="00471F89"/>
    <w:rsid w:val="00472023"/>
    <w:rsid w:val="004725B5"/>
    <w:rsid w:val="004725FE"/>
    <w:rsid w:val="00472942"/>
    <w:rsid w:val="00472B8D"/>
    <w:rsid w:val="004733FF"/>
    <w:rsid w:val="00473B00"/>
    <w:rsid w:val="00473CC3"/>
    <w:rsid w:val="00473D24"/>
    <w:rsid w:val="00473D37"/>
    <w:rsid w:val="00473F6A"/>
    <w:rsid w:val="004742FA"/>
    <w:rsid w:val="00474704"/>
    <w:rsid w:val="00474A7A"/>
    <w:rsid w:val="00474C9A"/>
    <w:rsid w:val="00474CFF"/>
    <w:rsid w:val="00474F09"/>
    <w:rsid w:val="004750F4"/>
    <w:rsid w:val="004752D4"/>
    <w:rsid w:val="00475303"/>
    <w:rsid w:val="0047537B"/>
    <w:rsid w:val="00475454"/>
    <w:rsid w:val="004754CB"/>
    <w:rsid w:val="0047558C"/>
    <w:rsid w:val="00475614"/>
    <w:rsid w:val="0047564A"/>
    <w:rsid w:val="00475B38"/>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973"/>
    <w:rsid w:val="00480D03"/>
    <w:rsid w:val="00480EE8"/>
    <w:rsid w:val="00480FD4"/>
    <w:rsid w:val="00481046"/>
    <w:rsid w:val="00481645"/>
    <w:rsid w:val="00481D65"/>
    <w:rsid w:val="0048228E"/>
    <w:rsid w:val="004823FD"/>
    <w:rsid w:val="00482A8B"/>
    <w:rsid w:val="00482B4E"/>
    <w:rsid w:val="00482C1D"/>
    <w:rsid w:val="00482FF7"/>
    <w:rsid w:val="00483261"/>
    <w:rsid w:val="004832C7"/>
    <w:rsid w:val="0048348A"/>
    <w:rsid w:val="0048350F"/>
    <w:rsid w:val="004835CC"/>
    <w:rsid w:val="004838C7"/>
    <w:rsid w:val="00484015"/>
    <w:rsid w:val="004843F1"/>
    <w:rsid w:val="00484424"/>
    <w:rsid w:val="00484670"/>
    <w:rsid w:val="004849A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B6"/>
    <w:rsid w:val="0048710A"/>
    <w:rsid w:val="00487151"/>
    <w:rsid w:val="00487235"/>
    <w:rsid w:val="0048731D"/>
    <w:rsid w:val="00487621"/>
    <w:rsid w:val="0048770A"/>
    <w:rsid w:val="004877F8"/>
    <w:rsid w:val="00487863"/>
    <w:rsid w:val="004879D2"/>
    <w:rsid w:val="00487CC6"/>
    <w:rsid w:val="00487F2F"/>
    <w:rsid w:val="00490248"/>
    <w:rsid w:val="004904A6"/>
    <w:rsid w:val="00490620"/>
    <w:rsid w:val="00490796"/>
    <w:rsid w:val="00490831"/>
    <w:rsid w:val="00490A19"/>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AE"/>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93B"/>
    <w:rsid w:val="00497AAB"/>
    <w:rsid w:val="00497B3E"/>
    <w:rsid w:val="00497C5A"/>
    <w:rsid w:val="004A0080"/>
    <w:rsid w:val="004A04C2"/>
    <w:rsid w:val="004A07E4"/>
    <w:rsid w:val="004A083E"/>
    <w:rsid w:val="004A0E5E"/>
    <w:rsid w:val="004A1073"/>
    <w:rsid w:val="004A1130"/>
    <w:rsid w:val="004A1282"/>
    <w:rsid w:val="004A1806"/>
    <w:rsid w:val="004A1B60"/>
    <w:rsid w:val="004A1E3A"/>
    <w:rsid w:val="004A2081"/>
    <w:rsid w:val="004A25B6"/>
    <w:rsid w:val="004A2685"/>
    <w:rsid w:val="004A26EF"/>
    <w:rsid w:val="004A270E"/>
    <w:rsid w:val="004A2A38"/>
    <w:rsid w:val="004A2A64"/>
    <w:rsid w:val="004A2EBD"/>
    <w:rsid w:val="004A30D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139"/>
    <w:rsid w:val="004B529D"/>
    <w:rsid w:val="004B5EFA"/>
    <w:rsid w:val="004B60B2"/>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477"/>
    <w:rsid w:val="004C14D5"/>
    <w:rsid w:val="004C1543"/>
    <w:rsid w:val="004C15A4"/>
    <w:rsid w:val="004C1C41"/>
    <w:rsid w:val="004C1EFA"/>
    <w:rsid w:val="004C20B0"/>
    <w:rsid w:val="004C22E5"/>
    <w:rsid w:val="004C2329"/>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2C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5D34"/>
    <w:rsid w:val="004D6174"/>
    <w:rsid w:val="004D6321"/>
    <w:rsid w:val="004D638E"/>
    <w:rsid w:val="004D659E"/>
    <w:rsid w:val="004D6865"/>
    <w:rsid w:val="004D6A72"/>
    <w:rsid w:val="004D6B47"/>
    <w:rsid w:val="004D6F61"/>
    <w:rsid w:val="004D70E2"/>
    <w:rsid w:val="004D7107"/>
    <w:rsid w:val="004D757A"/>
    <w:rsid w:val="004E005E"/>
    <w:rsid w:val="004E0297"/>
    <w:rsid w:val="004E043E"/>
    <w:rsid w:val="004E0547"/>
    <w:rsid w:val="004E0638"/>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5EE"/>
    <w:rsid w:val="004E3A38"/>
    <w:rsid w:val="004E3B01"/>
    <w:rsid w:val="004E3B24"/>
    <w:rsid w:val="004E3CAD"/>
    <w:rsid w:val="004E3E10"/>
    <w:rsid w:val="004E48FC"/>
    <w:rsid w:val="004E4A54"/>
    <w:rsid w:val="004E4AFC"/>
    <w:rsid w:val="004E4BF9"/>
    <w:rsid w:val="004E4C78"/>
    <w:rsid w:val="004E4EFF"/>
    <w:rsid w:val="004E512B"/>
    <w:rsid w:val="004E52D3"/>
    <w:rsid w:val="004E555F"/>
    <w:rsid w:val="004E57F2"/>
    <w:rsid w:val="004E589B"/>
    <w:rsid w:val="004E59D6"/>
    <w:rsid w:val="004E5C78"/>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0B5"/>
    <w:rsid w:val="004F015E"/>
    <w:rsid w:val="004F0318"/>
    <w:rsid w:val="004F066B"/>
    <w:rsid w:val="004F0797"/>
    <w:rsid w:val="004F0C2E"/>
    <w:rsid w:val="004F0D0D"/>
    <w:rsid w:val="004F0DB4"/>
    <w:rsid w:val="004F0E58"/>
    <w:rsid w:val="004F0F6F"/>
    <w:rsid w:val="004F1101"/>
    <w:rsid w:val="004F142F"/>
    <w:rsid w:val="004F18C5"/>
    <w:rsid w:val="004F1D7D"/>
    <w:rsid w:val="004F1E75"/>
    <w:rsid w:val="004F1F16"/>
    <w:rsid w:val="004F246B"/>
    <w:rsid w:val="004F2C55"/>
    <w:rsid w:val="004F30D7"/>
    <w:rsid w:val="004F317D"/>
    <w:rsid w:val="004F3191"/>
    <w:rsid w:val="004F31CA"/>
    <w:rsid w:val="004F33AA"/>
    <w:rsid w:val="004F34BE"/>
    <w:rsid w:val="004F359C"/>
    <w:rsid w:val="004F36F7"/>
    <w:rsid w:val="004F37CA"/>
    <w:rsid w:val="004F3F01"/>
    <w:rsid w:val="004F3F30"/>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B9"/>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35"/>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AF3"/>
    <w:rsid w:val="00503D8E"/>
    <w:rsid w:val="00503E4A"/>
    <w:rsid w:val="00503EF6"/>
    <w:rsid w:val="005044A2"/>
    <w:rsid w:val="00504727"/>
    <w:rsid w:val="005047D9"/>
    <w:rsid w:val="00504BC1"/>
    <w:rsid w:val="00505035"/>
    <w:rsid w:val="0050517F"/>
    <w:rsid w:val="00505383"/>
    <w:rsid w:val="00505433"/>
    <w:rsid w:val="005054A7"/>
    <w:rsid w:val="005054D9"/>
    <w:rsid w:val="0050573A"/>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165"/>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6FB"/>
    <w:rsid w:val="00514805"/>
    <w:rsid w:val="00514815"/>
    <w:rsid w:val="00514A0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5A"/>
    <w:rsid w:val="00516579"/>
    <w:rsid w:val="00516666"/>
    <w:rsid w:val="005166C7"/>
    <w:rsid w:val="00516B09"/>
    <w:rsid w:val="00516D12"/>
    <w:rsid w:val="00516EFC"/>
    <w:rsid w:val="00516F10"/>
    <w:rsid w:val="00516FD9"/>
    <w:rsid w:val="005170B4"/>
    <w:rsid w:val="005171AF"/>
    <w:rsid w:val="00517352"/>
    <w:rsid w:val="00517A5A"/>
    <w:rsid w:val="00517C73"/>
    <w:rsid w:val="00517E6B"/>
    <w:rsid w:val="005203AD"/>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A99"/>
    <w:rsid w:val="00523E4A"/>
    <w:rsid w:val="00523F42"/>
    <w:rsid w:val="00524277"/>
    <w:rsid w:val="005243C1"/>
    <w:rsid w:val="005245AC"/>
    <w:rsid w:val="0052468E"/>
    <w:rsid w:val="00524AD1"/>
    <w:rsid w:val="00524EF4"/>
    <w:rsid w:val="00524EFB"/>
    <w:rsid w:val="00524FA9"/>
    <w:rsid w:val="00524FC5"/>
    <w:rsid w:val="005252B8"/>
    <w:rsid w:val="00525550"/>
    <w:rsid w:val="0052565A"/>
    <w:rsid w:val="005256FD"/>
    <w:rsid w:val="00525AB3"/>
    <w:rsid w:val="00525AB9"/>
    <w:rsid w:val="00525B6A"/>
    <w:rsid w:val="00525D5F"/>
    <w:rsid w:val="00525F35"/>
    <w:rsid w:val="0052606C"/>
    <w:rsid w:val="005262C7"/>
    <w:rsid w:val="005265A7"/>
    <w:rsid w:val="00526BD8"/>
    <w:rsid w:val="00526D1B"/>
    <w:rsid w:val="00526F95"/>
    <w:rsid w:val="005276BC"/>
    <w:rsid w:val="0052788F"/>
    <w:rsid w:val="0052793F"/>
    <w:rsid w:val="00527A39"/>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4"/>
    <w:rsid w:val="0053441D"/>
    <w:rsid w:val="005346A5"/>
    <w:rsid w:val="00534B5F"/>
    <w:rsid w:val="00534DCB"/>
    <w:rsid w:val="00535084"/>
    <w:rsid w:val="0053520C"/>
    <w:rsid w:val="0053532C"/>
    <w:rsid w:val="005355B2"/>
    <w:rsid w:val="0053589F"/>
    <w:rsid w:val="00535918"/>
    <w:rsid w:val="00535C4A"/>
    <w:rsid w:val="005364A2"/>
    <w:rsid w:val="005364EE"/>
    <w:rsid w:val="00536715"/>
    <w:rsid w:val="0053683B"/>
    <w:rsid w:val="00536923"/>
    <w:rsid w:val="005369BC"/>
    <w:rsid w:val="00536A30"/>
    <w:rsid w:val="00536AE6"/>
    <w:rsid w:val="00536B4D"/>
    <w:rsid w:val="00536BD1"/>
    <w:rsid w:val="00536E35"/>
    <w:rsid w:val="005377D0"/>
    <w:rsid w:val="00537A3D"/>
    <w:rsid w:val="00537ACE"/>
    <w:rsid w:val="00537CD7"/>
    <w:rsid w:val="00537F43"/>
    <w:rsid w:val="00537F4F"/>
    <w:rsid w:val="005403F9"/>
    <w:rsid w:val="00540809"/>
    <w:rsid w:val="00540B4E"/>
    <w:rsid w:val="00540C51"/>
    <w:rsid w:val="00540D73"/>
    <w:rsid w:val="00540EBB"/>
    <w:rsid w:val="00540EDC"/>
    <w:rsid w:val="005412E8"/>
    <w:rsid w:val="005415F4"/>
    <w:rsid w:val="00541837"/>
    <w:rsid w:val="00541A1B"/>
    <w:rsid w:val="00541A68"/>
    <w:rsid w:val="00541DB2"/>
    <w:rsid w:val="00541E3F"/>
    <w:rsid w:val="00541E64"/>
    <w:rsid w:val="00541EB5"/>
    <w:rsid w:val="00542447"/>
    <w:rsid w:val="00542539"/>
    <w:rsid w:val="00542663"/>
    <w:rsid w:val="005426BB"/>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6CA2"/>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5DD"/>
    <w:rsid w:val="00550B80"/>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2BA"/>
    <w:rsid w:val="00554B82"/>
    <w:rsid w:val="00554CA2"/>
    <w:rsid w:val="00555180"/>
    <w:rsid w:val="00555746"/>
    <w:rsid w:val="00555C32"/>
    <w:rsid w:val="00555D53"/>
    <w:rsid w:val="00555E7F"/>
    <w:rsid w:val="005560A0"/>
    <w:rsid w:val="0055610A"/>
    <w:rsid w:val="005561E8"/>
    <w:rsid w:val="005561EB"/>
    <w:rsid w:val="005563E5"/>
    <w:rsid w:val="005569D8"/>
    <w:rsid w:val="00556AA8"/>
    <w:rsid w:val="00556BE7"/>
    <w:rsid w:val="00556C66"/>
    <w:rsid w:val="00556C88"/>
    <w:rsid w:val="00556F15"/>
    <w:rsid w:val="00556F31"/>
    <w:rsid w:val="00557A88"/>
    <w:rsid w:val="00557C19"/>
    <w:rsid w:val="005608DE"/>
    <w:rsid w:val="00560986"/>
    <w:rsid w:val="00560A2A"/>
    <w:rsid w:val="005612EB"/>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B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4BA"/>
    <w:rsid w:val="00571734"/>
    <w:rsid w:val="00571ABD"/>
    <w:rsid w:val="0057215F"/>
    <w:rsid w:val="00572246"/>
    <w:rsid w:val="00572393"/>
    <w:rsid w:val="005723B6"/>
    <w:rsid w:val="00572550"/>
    <w:rsid w:val="0057285C"/>
    <w:rsid w:val="00572A7B"/>
    <w:rsid w:val="00573489"/>
    <w:rsid w:val="00573547"/>
    <w:rsid w:val="005736BC"/>
    <w:rsid w:val="005736EA"/>
    <w:rsid w:val="005737AD"/>
    <w:rsid w:val="00573A93"/>
    <w:rsid w:val="00573C7E"/>
    <w:rsid w:val="00573CB1"/>
    <w:rsid w:val="00573F84"/>
    <w:rsid w:val="00574252"/>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D7"/>
    <w:rsid w:val="0057667E"/>
    <w:rsid w:val="0057670D"/>
    <w:rsid w:val="005769C8"/>
    <w:rsid w:val="00576D5B"/>
    <w:rsid w:val="0057718A"/>
    <w:rsid w:val="00577530"/>
    <w:rsid w:val="00577760"/>
    <w:rsid w:val="00577F4E"/>
    <w:rsid w:val="005801CB"/>
    <w:rsid w:val="00580291"/>
    <w:rsid w:val="0058041C"/>
    <w:rsid w:val="00580459"/>
    <w:rsid w:val="005804B5"/>
    <w:rsid w:val="00580569"/>
    <w:rsid w:val="00580759"/>
    <w:rsid w:val="00580B6A"/>
    <w:rsid w:val="00580E26"/>
    <w:rsid w:val="005815FD"/>
    <w:rsid w:val="005818F0"/>
    <w:rsid w:val="00581B80"/>
    <w:rsid w:val="00581E43"/>
    <w:rsid w:val="00581F5F"/>
    <w:rsid w:val="005820C2"/>
    <w:rsid w:val="0058239E"/>
    <w:rsid w:val="0058242B"/>
    <w:rsid w:val="00582D1C"/>
    <w:rsid w:val="00582DE8"/>
    <w:rsid w:val="00583325"/>
    <w:rsid w:val="005833A4"/>
    <w:rsid w:val="00583631"/>
    <w:rsid w:val="00583871"/>
    <w:rsid w:val="00583951"/>
    <w:rsid w:val="00583BC4"/>
    <w:rsid w:val="00583C95"/>
    <w:rsid w:val="00583FA0"/>
    <w:rsid w:val="0058437E"/>
    <w:rsid w:val="00584607"/>
    <w:rsid w:val="00584757"/>
    <w:rsid w:val="00584818"/>
    <w:rsid w:val="0058496C"/>
    <w:rsid w:val="00584B26"/>
    <w:rsid w:val="00584B31"/>
    <w:rsid w:val="00584DEF"/>
    <w:rsid w:val="005851A1"/>
    <w:rsid w:val="00585BDC"/>
    <w:rsid w:val="00585C54"/>
    <w:rsid w:val="00585DA4"/>
    <w:rsid w:val="005866AE"/>
    <w:rsid w:val="005868C0"/>
    <w:rsid w:val="00586C06"/>
    <w:rsid w:val="00586C1E"/>
    <w:rsid w:val="00587079"/>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828"/>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56C"/>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4EF8"/>
    <w:rsid w:val="005A510C"/>
    <w:rsid w:val="005A5208"/>
    <w:rsid w:val="005A53C0"/>
    <w:rsid w:val="005A54A1"/>
    <w:rsid w:val="005A5891"/>
    <w:rsid w:val="005A58FF"/>
    <w:rsid w:val="005A5CA7"/>
    <w:rsid w:val="005A5D56"/>
    <w:rsid w:val="005A5FE6"/>
    <w:rsid w:val="005A6290"/>
    <w:rsid w:val="005A696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7F"/>
    <w:rsid w:val="005B09C9"/>
    <w:rsid w:val="005B0B25"/>
    <w:rsid w:val="005B0EFE"/>
    <w:rsid w:val="005B0F7F"/>
    <w:rsid w:val="005B100E"/>
    <w:rsid w:val="005B1226"/>
    <w:rsid w:val="005B126F"/>
    <w:rsid w:val="005B160E"/>
    <w:rsid w:val="005B184F"/>
    <w:rsid w:val="005B18B0"/>
    <w:rsid w:val="005B18B2"/>
    <w:rsid w:val="005B1B6B"/>
    <w:rsid w:val="005B1D82"/>
    <w:rsid w:val="005B1F76"/>
    <w:rsid w:val="005B2590"/>
    <w:rsid w:val="005B2625"/>
    <w:rsid w:val="005B2784"/>
    <w:rsid w:val="005B2849"/>
    <w:rsid w:val="005B2CEC"/>
    <w:rsid w:val="005B2F1A"/>
    <w:rsid w:val="005B2F8D"/>
    <w:rsid w:val="005B324E"/>
    <w:rsid w:val="005B361D"/>
    <w:rsid w:val="005B392A"/>
    <w:rsid w:val="005B3F24"/>
    <w:rsid w:val="005B4058"/>
    <w:rsid w:val="005B4205"/>
    <w:rsid w:val="005B44DB"/>
    <w:rsid w:val="005B45BE"/>
    <w:rsid w:val="005B4810"/>
    <w:rsid w:val="005B49B0"/>
    <w:rsid w:val="005B4CC4"/>
    <w:rsid w:val="005B4F69"/>
    <w:rsid w:val="005B52B7"/>
    <w:rsid w:val="005B53AD"/>
    <w:rsid w:val="005B543D"/>
    <w:rsid w:val="005B5479"/>
    <w:rsid w:val="005B5498"/>
    <w:rsid w:val="005B5E66"/>
    <w:rsid w:val="005B618D"/>
    <w:rsid w:val="005B6643"/>
    <w:rsid w:val="005B6863"/>
    <w:rsid w:val="005B694A"/>
    <w:rsid w:val="005B6AFA"/>
    <w:rsid w:val="005B6C71"/>
    <w:rsid w:val="005B7227"/>
    <w:rsid w:val="005B72DD"/>
    <w:rsid w:val="005B73E4"/>
    <w:rsid w:val="005B75FE"/>
    <w:rsid w:val="005B763C"/>
    <w:rsid w:val="005B77CF"/>
    <w:rsid w:val="005B7987"/>
    <w:rsid w:val="005B79A4"/>
    <w:rsid w:val="005B7F33"/>
    <w:rsid w:val="005C005D"/>
    <w:rsid w:val="005C00F2"/>
    <w:rsid w:val="005C01F7"/>
    <w:rsid w:val="005C0358"/>
    <w:rsid w:val="005C04AE"/>
    <w:rsid w:val="005C0667"/>
    <w:rsid w:val="005C071E"/>
    <w:rsid w:val="005C0787"/>
    <w:rsid w:val="005C0A82"/>
    <w:rsid w:val="005C0D33"/>
    <w:rsid w:val="005C0FE7"/>
    <w:rsid w:val="005C1195"/>
    <w:rsid w:val="005C11C0"/>
    <w:rsid w:val="005C1311"/>
    <w:rsid w:val="005C2181"/>
    <w:rsid w:val="005C2373"/>
    <w:rsid w:val="005C241D"/>
    <w:rsid w:val="005C2509"/>
    <w:rsid w:val="005C2B34"/>
    <w:rsid w:val="005C2D53"/>
    <w:rsid w:val="005C2D68"/>
    <w:rsid w:val="005C33AD"/>
    <w:rsid w:val="005C3600"/>
    <w:rsid w:val="005C384B"/>
    <w:rsid w:val="005C416B"/>
    <w:rsid w:val="005C44CE"/>
    <w:rsid w:val="005C4551"/>
    <w:rsid w:val="005C46AC"/>
    <w:rsid w:val="005C46D9"/>
    <w:rsid w:val="005C492F"/>
    <w:rsid w:val="005C4E9A"/>
    <w:rsid w:val="005C4F91"/>
    <w:rsid w:val="005C507D"/>
    <w:rsid w:val="005C50BD"/>
    <w:rsid w:val="005C50D0"/>
    <w:rsid w:val="005C52BB"/>
    <w:rsid w:val="005C5563"/>
    <w:rsid w:val="005C57B8"/>
    <w:rsid w:val="005C57FF"/>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18E"/>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42"/>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37"/>
    <w:rsid w:val="005D564E"/>
    <w:rsid w:val="005D584B"/>
    <w:rsid w:val="005D589F"/>
    <w:rsid w:val="005D5C50"/>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1"/>
    <w:rsid w:val="005E51E8"/>
    <w:rsid w:val="005E522D"/>
    <w:rsid w:val="005E53C8"/>
    <w:rsid w:val="005E58DE"/>
    <w:rsid w:val="005E5AD7"/>
    <w:rsid w:val="005E5C09"/>
    <w:rsid w:val="005E61CD"/>
    <w:rsid w:val="005E6613"/>
    <w:rsid w:val="005E666B"/>
    <w:rsid w:val="005E6953"/>
    <w:rsid w:val="005E69DF"/>
    <w:rsid w:val="005E701C"/>
    <w:rsid w:val="005E75CE"/>
    <w:rsid w:val="005E778E"/>
    <w:rsid w:val="005E7D14"/>
    <w:rsid w:val="005E7F0A"/>
    <w:rsid w:val="005F0586"/>
    <w:rsid w:val="005F0AFA"/>
    <w:rsid w:val="005F0D07"/>
    <w:rsid w:val="005F0E4E"/>
    <w:rsid w:val="005F1182"/>
    <w:rsid w:val="005F1377"/>
    <w:rsid w:val="005F1906"/>
    <w:rsid w:val="005F1B4D"/>
    <w:rsid w:val="005F1D8E"/>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332"/>
    <w:rsid w:val="005F54AD"/>
    <w:rsid w:val="005F5947"/>
    <w:rsid w:val="005F5ABB"/>
    <w:rsid w:val="005F5E10"/>
    <w:rsid w:val="005F689A"/>
    <w:rsid w:val="005F68E9"/>
    <w:rsid w:val="005F6DA0"/>
    <w:rsid w:val="005F7085"/>
    <w:rsid w:val="005F7090"/>
    <w:rsid w:val="005F709B"/>
    <w:rsid w:val="005F77AB"/>
    <w:rsid w:val="005F78F4"/>
    <w:rsid w:val="005F7AB7"/>
    <w:rsid w:val="005F7C65"/>
    <w:rsid w:val="0060041E"/>
    <w:rsid w:val="00600509"/>
    <w:rsid w:val="00600871"/>
    <w:rsid w:val="006011FA"/>
    <w:rsid w:val="00601222"/>
    <w:rsid w:val="0060145A"/>
    <w:rsid w:val="006015F5"/>
    <w:rsid w:val="006017E6"/>
    <w:rsid w:val="006018A4"/>
    <w:rsid w:val="00601AEE"/>
    <w:rsid w:val="00601B65"/>
    <w:rsid w:val="00601BD4"/>
    <w:rsid w:val="006022CD"/>
    <w:rsid w:val="006022CE"/>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5DA"/>
    <w:rsid w:val="00605681"/>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DE8"/>
    <w:rsid w:val="00610E95"/>
    <w:rsid w:val="0061128F"/>
    <w:rsid w:val="00611349"/>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A"/>
    <w:rsid w:val="006153EF"/>
    <w:rsid w:val="00615C81"/>
    <w:rsid w:val="00615E46"/>
    <w:rsid w:val="00616155"/>
    <w:rsid w:val="00616411"/>
    <w:rsid w:val="00616452"/>
    <w:rsid w:val="00616544"/>
    <w:rsid w:val="00616983"/>
    <w:rsid w:val="00616DF5"/>
    <w:rsid w:val="00616EC9"/>
    <w:rsid w:val="00616FAD"/>
    <w:rsid w:val="006174E3"/>
    <w:rsid w:val="006176D6"/>
    <w:rsid w:val="006178E1"/>
    <w:rsid w:val="006178E4"/>
    <w:rsid w:val="00617B79"/>
    <w:rsid w:val="00617D01"/>
    <w:rsid w:val="00617D97"/>
    <w:rsid w:val="00617F5E"/>
    <w:rsid w:val="006203EF"/>
    <w:rsid w:val="00620763"/>
    <w:rsid w:val="00620974"/>
    <w:rsid w:val="00621A4B"/>
    <w:rsid w:val="00621BAF"/>
    <w:rsid w:val="00621E26"/>
    <w:rsid w:val="00621E92"/>
    <w:rsid w:val="0062202B"/>
    <w:rsid w:val="006220ED"/>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DC3"/>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42"/>
    <w:rsid w:val="00632770"/>
    <w:rsid w:val="00632799"/>
    <w:rsid w:val="0063286E"/>
    <w:rsid w:val="006328E5"/>
    <w:rsid w:val="006329F8"/>
    <w:rsid w:val="00632DB9"/>
    <w:rsid w:val="00632EEF"/>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DB8"/>
    <w:rsid w:val="006351DE"/>
    <w:rsid w:val="00635346"/>
    <w:rsid w:val="0063572C"/>
    <w:rsid w:val="00635948"/>
    <w:rsid w:val="00635D4A"/>
    <w:rsid w:val="006360D8"/>
    <w:rsid w:val="006361A1"/>
    <w:rsid w:val="006361AF"/>
    <w:rsid w:val="00636296"/>
    <w:rsid w:val="006362A6"/>
    <w:rsid w:val="006364E8"/>
    <w:rsid w:val="00636B9F"/>
    <w:rsid w:val="00636D22"/>
    <w:rsid w:val="00636E7B"/>
    <w:rsid w:val="00637126"/>
    <w:rsid w:val="0063713A"/>
    <w:rsid w:val="0063753C"/>
    <w:rsid w:val="006375F9"/>
    <w:rsid w:val="0063765B"/>
    <w:rsid w:val="0063780A"/>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A74"/>
    <w:rsid w:val="00646BA6"/>
    <w:rsid w:val="00646F4D"/>
    <w:rsid w:val="006470E2"/>
    <w:rsid w:val="0064718B"/>
    <w:rsid w:val="006472E1"/>
    <w:rsid w:val="00647338"/>
    <w:rsid w:val="006476E0"/>
    <w:rsid w:val="00647969"/>
    <w:rsid w:val="00647ABE"/>
    <w:rsid w:val="00647B63"/>
    <w:rsid w:val="00647C59"/>
    <w:rsid w:val="00647C9E"/>
    <w:rsid w:val="00647DAB"/>
    <w:rsid w:val="00650301"/>
    <w:rsid w:val="0065034C"/>
    <w:rsid w:val="006503A0"/>
    <w:rsid w:val="006504FF"/>
    <w:rsid w:val="00650A88"/>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B69"/>
    <w:rsid w:val="00652CDF"/>
    <w:rsid w:val="00652D86"/>
    <w:rsid w:val="00652E19"/>
    <w:rsid w:val="00652F24"/>
    <w:rsid w:val="00652FFF"/>
    <w:rsid w:val="00653199"/>
    <w:rsid w:val="006531A6"/>
    <w:rsid w:val="00653541"/>
    <w:rsid w:val="00653590"/>
    <w:rsid w:val="00653A88"/>
    <w:rsid w:val="00653C8E"/>
    <w:rsid w:val="00653F38"/>
    <w:rsid w:val="0065406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18"/>
    <w:rsid w:val="00656CFD"/>
    <w:rsid w:val="00656D71"/>
    <w:rsid w:val="00656DB7"/>
    <w:rsid w:val="00656E31"/>
    <w:rsid w:val="00657120"/>
    <w:rsid w:val="0065728D"/>
    <w:rsid w:val="00657297"/>
    <w:rsid w:val="006575CB"/>
    <w:rsid w:val="00657718"/>
    <w:rsid w:val="00657BDC"/>
    <w:rsid w:val="00657C6C"/>
    <w:rsid w:val="00657F6C"/>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7BC"/>
    <w:rsid w:val="00662B01"/>
    <w:rsid w:val="00662B48"/>
    <w:rsid w:val="00662C01"/>
    <w:rsid w:val="00662E34"/>
    <w:rsid w:val="00663A98"/>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4FC"/>
    <w:rsid w:val="00671536"/>
    <w:rsid w:val="0067169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342"/>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6F71"/>
    <w:rsid w:val="00677013"/>
    <w:rsid w:val="006770F9"/>
    <w:rsid w:val="00677474"/>
    <w:rsid w:val="00677925"/>
    <w:rsid w:val="00677AA2"/>
    <w:rsid w:val="00677F2B"/>
    <w:rsid w:val="006802A7"/>
    <w:rsid w:val="006803ED"/>
    <w:rsid w:val="0068048F"/>
    <w:rsid w:val="006804BC"/>
    <w:rsid w:val="00680584"/>
    <w:rsid w:val="00680831"/>
    <w:rsid w:val="00680A15"/>
    <w:rsid w:val="00680C9D"/>
    <w:rsid w:val="00680EA3"/>
    <w:rsid w:val="00680EB1"/>
    <w:rsid w:val="00680F41"/>
    <w:rsid w:val="00680F57"/>
    <w:rsid w:val="006810F3"/>
    <w:rsid w:val="006817BB"/>
    <w:rsid w:val="006818A4"/>
    <w:rsid w:val="006819DC"/>
    <w:rsid w:val="00682027"/>
    <w:rsid w:val="00682242"/>
    <w:rsid w:val="0068253B"/>
    <w:rsid w:val="00682594"/>
    <w:rsid w:val="006829D6"/>
    <w:rsid w:val="00682A37"/>
    <w:rsid w:val="00682AF4"/>
    <w:rsid w:val="00682B32"/>
    <w:rsid w:val="00682D4E"/>
    <w:rsid w:val="00682E0F"/>
    <w:rsid w:val="00682F8F"/>
    <w:rsid w:val="006833A7"/>
    <w:rsid w:val="006833FD"/>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D68"/>
    <w:rsid w:val="00690E94"/>
    <w:rsid w:val="00690EB8"/>
    <w:rsid w:val="00690EF6"/>
    <w:rsid w:val="0069168D"/>
    <w:rsid w:val="00691690"/>
    <w:rsid w:val="00691E2A"/>
    <w:rsid w:val="00692270"/>
    <w:rsid w:val="00692546"/>
    <w:rsid w:val="006928D3"/>
    <w:rsid w:val="00692A74"/>
    <w:rsid w:val="00692A86"/>
    <w:rsid w:val="00693542"/>
    <w:rsid w:val="006936CE"/>
    <w:rsid w:val="00693B92"/>
    <w:rsid w:val="00693F5A"/>
    <w:rsid w:val="00694270"/>
    <w:rsid w:val="00694303"/>
    <w:rsid w:val="0069466A"/>
    <w:rsid w:val="0069482D"/>
    <w:rsid w:val="00694C3E"/>
    <w:rsid w:val="00694D7C"/>
    <w:rsid w:val="00694F14"/>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A42"/>
    <w:rsid w:val="006A3E30"/>
    <w:rsid w:val="006A3EC1"/>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643C"/>
    <w:rsid w:val="006A7274"/>
    <w:rsid w:val="006A728F"/>
    <w:rsid w:val="006A72E3"/>
    <w:rsid w:val="006A768D"/>
    <w:rsid w:val="006A798E"/>
    <w:rsid w:val="006A7DEC"/>
    <w:rsid w:val="006A7FFB"/>
    <w:rsid w:val="006B020F"/>
    <w:rsid w:val="006B05A2"/>
    <w:rsid w:val="006B0A88"/>
    <w:rsid w:val="006B0AC8"/>
    <w:rsid w:val="006B0C1E"/>
    <w:rsid w:val="006B0C93"/>
    <w:rsid w:val="006B0CAF"/>
    <w:rsid w:val="006B0D58"/>
    <w:rsid w:val="006B149F"/>
    <w:rsid w:val="006B1583"/>
    <w:rsid w:val="006B1653"/>
    <w:rsid w:val="006B1BC0"/>
    <w:rsid w:val="006B2238"/>
    <w:rsid w:val="006B23A8"/>
    <w:rsid w:val="006B23AA"/>
    <w:rsid w:val="006B26C6"/>
    <w:rsid w:val="006B27DF"/>
    <w:rsid w:val="006B2801"/>
    <w:rsid w:val="006B2BE2"/>
    <w:rsid w:val="006B2E2D"/>
    <w:rsid w:val="006B2EB4"/>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42"/>
    <w:rsid w:val="006B6263"/>
    <w:rsid w:val="006B62E0"/>
    <w:rsid w:val="006B6411"/>
    <w:rsid w:val="006B650B"/>
    <w:rsid w:val="006B6977"/>
    <w:rsid w:val="006B699F"/>
    <w:rsid w:val="006B6C28"/>
    <w:rsid w:val="006B6CD2"/>
    <w:rsid w:val="006B7037"/>
    <w:rsid w:val="006B720D"/>
    <w:rsid w:val="006B7339"/>
    <w:rsid w:val="006B738A"/>
    <w:rsid w:val="006B74BA"/>
    <w:rsid w:val="006B75FD"/>
    <w:rsid w:val="006B7818"/>
    <w:rsid w:val="006B7AC1"/>
    <w:rsid w:val="006B7AD4"/>
    <w:rsid w:val="006B7CE8"/>
    <w:rsid w:val="006B7F0C"/>
    <w:rsid w:val="006C00F1"/>
    <w:rsid w:val="006C0504"/>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AF0"/>
    <w:rsid w:val="006C1B61"/>
    <w:rsid w:val="006C1C6D"/>
    <w:rsid w:val="006C1D3E"/>
    <w:rsid w:val="006C1F0B"/>
    <w:rsid w:val="006C2052"/>
    <w:rsid w:val="006C20A6"/>
    <w:rsid w:val="006C20D5"/>
    <w:rsid w:val="006C21EA"/>
    <w:rsid w:val="006C2418"/>
    <w:rsid w:val="006C278B"/>
    <w:rsid w:val="006C2805"/>
    <w:rsid w:val="006C2A38"/>
    <w:rsid w:val="006C2AA7"/>
    <w:rsid w:val="006C2BF7"/>
    <w:rsid w:val="006C2FF9"/>
    <w:rsid w:val="006C304A"/>
    <w:rsid w:val="006C31AF"/>
    <w:rsid w:val="006C3307"/>
    <w:rsid w:val="006C3A4A"/>
    <w:rsid w:val="006C3B2D"/>
    <w:rsid w:val="006C3FC9"/>
    <w:rsid w:val="006C4106"/>
    <w:rsid w:val="006C4278"/>
    <w:rsid w:val="006C448C"/>
    <w:rsid w:val="006C46A4"/>
    <w:rsid w:val="006C481D"/>
    <w:rsid w:val="006C51F8"/>
    <w:rsid w:val="006C57DE"/>
    <w:rsid w:val="006C5986"/>
    <w:rsid w:val="006C5F89"/>
    <w:rsid w:val="006C6290"/>
    <w:rsid w:val="006C62FE"/>
    <w:rsid w:val="006C6B07"/>
    <w:rsid w:val="006C7853"/>
    <w:rsid w:val="006C7A97"/>
    <w:rsid w:val="006C7C97"/>
    <w:rsid w:val="006C7D48"/>
    <w:rsid w:val="006C7F39"/>
    <w:rsid w:val="006D01B6"/>
    <w:rsid w:val="006D02D1"/>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2E4"/>
    <w:rsid w:val="006D54CC"/>
    <w:rsid w:val="006D5BBF"/>
    <w:rsid w:val="006D5DC8"/>
    <w:rsid w:val="006D5E91"/>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90"/>
    <w:rsid w:val="006E2CB8"/>
    <w:rsid w:val="006E32CB"/>
    <w:rsid w:val="006E32CD"/>
    <w:rsid w:val="006E36E0"/>
    <w:rsid w:val="006E3D74"/>
    <w:rsid w:val="006E419B"/>
    <w:rsid w:val="006E421D"/>
    <w:rsid w:val="006E49DE"/>
    <w:rsid w:val="006E4A52"/>
    <w:rsid w:val="006E4AB1"/>
    <w:rsid w:val="006E4B5B"/>
    <w:rsid w:val="006E507D"/>
    <w:rsid w:val="006E50C2"/>
    <w:rsid w:val="006E5248"/>
    <w:rsid w:val="006E52A1"/>
    <w:rsid w:val="006E52E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1EC"/>
    <w:rsid w:val="006F123E"/>
    <w:rsid w:val="006F1511"/>
    <w:rsid w:val="006F1554"/>
    <w:rsid w:val="006F15A7"/>
    <w:rsid w:val="006F1E86"/>
    <w:rsid w:val="006F2158"/>
    <w:rsid w:val="006F259C"/>
    <w:rsid w:val="006F27C2"/>
    <w:rsid w:val="006F2C0D"/>
    <w:rsid w:val="006F2CAC"/>
    <w:rsid w:val="006F2D22"/>
    <w:rsid w:val="006F2DA3"/>
    <w:rsid w:val="006F2E04"/>
    <w:rsid w:val="006F2EF1"/>
    <w:rsid w:val="006F310D"/>
    <w:rsid w:val="006F3589"/>
    <w:rsid w:val="006F35F8"/>
    <w:rsid w:val="006F364C"/>
    <w:rsid w:val="006F3752"/>
    <w:rsid w:val="006F3ADC"/>
    <w:rsid w:val="006F3D5B"/>
    <w:rsid w:val="006F4327"/>
    <w:rsid w:val="006F44DE"/>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6F7C18"/>
    <w:rsid w:val="00700297"/>
    <w:rsid w:val="007003C4"/>
    <w:rsid w:val="007004E7"/>
    <w:rsid w:val="00700503"/>
    <w:rsid w:val="007009D8"/>
    <w:rsid w:val="007009F3"/>
    <w:rsid w:val="00700FBA"/>
    <w:rsid w:val="007012DE"/>
    <w:rsid w:val="007013CA"/>
    <w:rsid w:val="007013E1"/>
    <w:rsid w:val="007017B4"/>
    <w:rsid w:val="007019DE"/>
    <w:rsid w:val="00701C3E"/>
    <w:rsid w:val="00701C5B"/>
    <w:rsid w:val="00701D5F"/>
    <w:rsid w:val="007020BB"/>
    <w:rsid w:val="0070234D"/>
    <w:rsid w:val="007027A1"/>
    <w:rsid w:val="00702BC2"/>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3DB"/>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84F"/>
    <w:rsid w:val="0071295E"/>
    <w:rsid w:val="00712EC3"/>
    <w:rsid w:val="00712EDA"/>
    <w:rsid w:val="00712F61"/>
    <w:rsid w:val="0071388D"/>
    <w:rsid w:val="00713C19"/>
    <w:rsid w:val="00713E5F"/>
    <w:rsid w:val="007140B0"/>
    <w:rsid w:val="00714124"/>
    <w:rsid w:val="0071434F"/>
    <w:rsid w:val="00714554"/>
    <w:rsid w:val="007145F8"/>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BA4"/>
    <w:rsid w:val="00716C8C"/>
    <w:rsid w:val="0071705B"/>
    <w:rsid w:val="0071720E"/>
    <w:rsid w:val="00717728"/>
    <w:rsid w:val="00717795"/>
    <w:rsid w:val="00717A27"/>
    <w:rsid w:val="00717BB5"/>
    <w:rsid w:val="00717C5C"/>
    <w:rsid w:val="00720075"/>
    <w:rsid w:val="0072019D"/>
    <w:rsid w:val="00720727"/>
    <w:rsid w:val="00720965"/>
    <w:rsid w:val="00720CC2"/>
    <w:rsid w:val="00720FB8"/>
    <w:rsid w:val="0072102E"/>
    <w:rsid w:val="0072112C"/>
    <w:rsid w:val="007212ED"/>
    <w:rsid w:val="0072140A"/>
    <w:rsid w:val="00721613"/>
    <w:rsid w:val="0072187B"/>
    <w:rsid w:val="007219FF"/>
    <w:rsid w:val="00721D06"/>
    <w:rsid w:val="00722093"/>
    <w:rsid w:val="0072209C"/>
    <w:rsid w:val="007220CA"/>
    <w:rsid w:val="00722231"/>
    <w:rsid w:val="0072235A"/>
    <w:rsid w:val="0072256E"/>
    <w:rsid w:val="00722D20"/>
    <w:rsid w:val="0072313E"/>
    <w:rsid w:val="00723436"/>
    <w:rsid w:val="00723794"/>
    <w:rsid w:val="007238E6"/>
    <w:rsid w:val="00723BB4"/>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3F7"/>
    <w:rsid w:val="007274E7"/>
    <w:rsid w:val="00727C90"/>
    <w:rsid w:val="00727F52"/>
    <w:rsid w:val="0073016B"/>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2AF"/>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5EDA"/>
    <w:rsid w:val="00736068"/>
    <w:rsid w:val="0073616A"/>
    <w:rsid w:val="007362C3"/>
    <w:rsid w:val="0073638E"/>
    <w:rsid w:val="0073640C"/>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0C97"/>
    <w:rsid w:val="00741672"/>
    <w:rsid w:val="00741716"/>
    <w:rsid w:val="00741A85"/>
    <w:rsid w:val="00741B7C"/>
    <w:rsid w:val="00741D3E"/>
    <w:rsid w:val="00741F20"/>
    <w:rsid w:val="00742066"/>
    <w:rsid w:val="00742814"/>
    <w:rsid w:val="0074295B"/>
    <w:rsid w:val="00742C11"/>
    <w:rsid w:val="00742C56"/>
    <w:rsid w:val="00742ED4"/>
    <w:rsid w:val="0074327B"/>
    <w:rsid w:val="0074329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1C"/>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90A"/>
    <w:rsid w:val="00750AD1"/>
    <w:rsid w:val="00750F03"/>
    <w:rsid w:val="00751166"/>
    <w:rsid w:val="00751594"/>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67"/>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294"/>
    <w:rsid w:val="00757319"/>
    <w:rsid w:val="007577E5"/>
    <w:rsid w:val="007579BB"/>
    <w:rsid w:val="00757E30"/>
    <w:rsid w:val="00760050"/>
    <w:rsid w:val="007603C9"/>
    <w:rsid w:val="0076076B"/>
    <w:rsid w:val="00760B5C"/>
    <w:rsid w:val="00760CB1"/>
    <w:rsid w:val="007613F5"/>
    <w:rsid w:val="00762214"/>
    <w:rsid w:val="007623DF"/>
    <w:rsid w:val="00762A03"/>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376"/>
    <w:rsid w:val="0076481A"/>
    <w:rsid w:val="0076517C"/>
    <w:rsid w:val="00765261"/>
    <w:rsid w:val="0076571D"/>
    <w:rsid w:val="007658E0"/>
    <w:rsid w:val="00765C84"/>
    <w:rsid w:val="00765EBE"/>
    <w:rsid w:val="007660EC"/>
    <w:rsid w:val="00766128"/>
    <w:rsid w:val="00766156"/>
    <w:rsid w:val="0076619D"/>
    <w:rsid w:val="007662E2"/>
    <w:rsid w:val="007663A1"/>
    <w:rsid w:val="007664E0"/>
    <w:rsid w:val="007664EA"/>
    <w:rsid w:val="0076662D"/>
    <w:rsid w:val="00766690"/>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5AD"/>
    <w:rsid w:val="007718F8"/>
    <w:rsid w:val="00771A89"/>
    <w:rsid w:val="00771E23"/>
    <w:rsid w:val="00771F38"/>
    <w:rsid w:val="00771FBD"/>
    <w:rsid w:val="0077237F"/>
    <w:rsid w:val="007725E3"/>
    <w:rsid w:val="00772882"/>
    <w:rsid w:val="0077288A"/>
    <w:rsid w:val="00772A48"/>
    <w:rsid w:val="0077329F"/>
    <w:rsid w:val="0077342A"/>
    <w:rsid w:val="00773654"/>
    <w:rsid w:val="00773851"/>
    <w:rsid w:val="007739FC"/>
    <w:rsid w:val="00774046"/>
    <w:rsid w:val="0077447B"/>
    <w:rsid w:val="00774644"/>
    <w:rsid w:val="007746CD"/>
    <w:rsid w:val="00774859"/>
    <w:rsid w:val="007748FD"/>
    <w:rsid w:val="0077498F"/>
    <w:rsid w:val="00774C2C"/>
    <w:rsid w:val="00774C7C"/>
    <w:rsid w:val="00774D56"/>
    <w:rsid w:val="00774E91"/>
    <w:rsid w:val="00774EC0"/>
    <w:rsid w:val="00775056"/>
    <w:rsid w:val="0077548E"/>
    <w:rsid w:val="0077564B"/>
    <w:rsid w:val="007757FC"/>
    <w:rsid w:val="0077597C"/>
    <w:rsid w:val="00775C4B"/>
    <w:rsid w:val="00775DEF"/>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38D"/>
    <w:rsid w:val="007805A8"/>
    <w:rsid w:val="00781026"/>
    <w:rsid w:val="00781048"/>
    <w:rsid w:val="0078196D"/>
    <w:rsid w:val="00781B64"/>
    <w:rsid w:val="00781C98"/>
    <w:rsid w:val="00781F80"/>
    <w:rsid w:val="00782390"/>
    <w:rsid w:val="00782549"/>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3E29"/>
    <w:rsid w:val="00784056"/>
    <w:rsid w:val="007840D2"/>
    <w:rsid w:val="0078430A"/>
    <w:rsid w:val="007843A6"/>
    <w:rsid w:val="007843E1"/>
    <w:rsid w:val="0078457B"/>
    <w:rsid w:val="007847AE"/>
    <w:rsid w:val="00784C77"/>
    <w:rsid w:val="00784FC2"/>
    <w:rsid w:val="007852B1"/>
    <w:rsid w:val="007852BF"/>
    <w:rsid w:val="007853F0"/>
    <w:rsid w:val="0078543C"/>
    <w:rsid w:val="0078546F"/>
    <w:rsid w:val="00786432"/>
    <w:rsid w:val="007865C0"/>
    <w:rsid w:val="007865DE"/>
    <w:rsid w:val="00786BF5"/>
    <w:rsid w:val="00786C23"/>
    <w:rsid w:val="00787051"/>
    <w:rsid w:val="007870A9"/>
    <w:rsid w:val="007870BB"/>
    <w:rsid w:val="0078723A"/>
    <w:rsid w:val="00787DCF"/>
    <w:rsid w:val="00787F0C"/>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5F2F"/>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5E"/>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15E"/>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A6F"/>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11A"/>
    <w:rsid w:val="007C0462"/>
    <w:rsid w:val="007C04D9"/>
    <w:rsid w:val="007C07AB"/>
    <w:rsid w:val="007C07D2"/>
    <w:rsid w:val="007C0809"/>
    <w:rsid w:val="007C099E"/>
    <w:rsid w:val="007C0A0E"/>
    <w:rsid w:val="007C0B23"/>
    <w:rsid w:val="007C0BCA"/>
    <w:rsid w:val="007C0D6E"/>
    <w:rsid w:val="007C0EFD"/>
    <w:rsid w:val="007C1457"/>
    <w:rsid w:val="007C18C0"/>
    <w:rsid w:val="007C19AC"/>
    <w:rsid w:val="007C1C40"/>
    <w:rsid w:val="007C2352"/>
    <w:rsid w:val="007C26A9"/>
    <w:rsid w:val="007C26AD"/>
    <w:rsid w:val="007C2739"/>
    <w:rsid w:val="007C289D"/>
    <w:rsid w:val="007C2964"/>
    <w:rsid w:val="007C2ED0"/>
    <w:rsid w:val="007C2FE5"/>
    <w:rsid w:val="007C3040"/>
    <w:rsid w:val="007C30DC"/>
    <w:rsid w:val="007C3399"/>
    <w:rsid w:val="007C33F4"/>
    <w:rsid w:val="007C34A2"/>
    <w:rsid w:val="007C3BCD"/>
    <w:rsid w:val="007C3D11"/>
    <w:rsid w:val="007C3FA2"/>
    <w:rsid w:val="007C4005"/>
    <w:rsid w:val="007C4096"/>
    <w:rsid w:val="007C4500"/>
    <w:rsid w:val="007C4D02"/>
    <w:rsid w:val="007C4DBA"/>
    <w:rsid w:val="007C502A"/>
    <w:rsid w:val="007C52BF"/>
    <w:rsid w:val="007C5553"/>
    <w:rsid w:val="007C57CE"/>
    <w:rsid w:val="007C5A09"/>
    <w:rsid w:val="007C5B5F"/>
    <w:rsid w:val="007C5B92"/>
    <w:rsid w:val="007C5BB7"/>
    <w:rsid w:val="007C5DDF"/>
    <w:rsid w:val="007C6622"/>
    <w:rsid w:val="007C6B64"/>
    <w:rsid w:val="007C6C27"/>
    <w:rsid w:val="007C72FD"/>
    <w:rsid w:val="007C79FE"/>
    <w:rsid w:val="007C7D97"/>
    <w:rsid w:val="007C7DF2"/>
    <w:rsid w:val="007D030A"/>
    <w:rsid w:val="007D0395"/>
    <w:rsid w:val="007D046B"/>
    <w:rsid w:val="007D05E2"/>
    <w:rsid w:val="007D06CB"/>
    <w:rsid w:val="007D07CA"/>
    <w:rsid w:val="007D0A7D"/>
    <w:rsid w:val="007D0AF2"/>
    <w:rsid w:val="007D0B23"/>
    <w:rsid w:val="007D0B6C"/>
    <w:rsid w:val="007D0C44"/>
    <w:rsid w:val="007D119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94"/>
    <w:rsid w:val="007D28EE"/>
    <w:rsid w:val="007D2A9A"/>
    <w:rsid w:val="007D2C1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47A"/>
    <w:rsid w:val="007D6635"/>
    <w:rsid w:val="007D667A"/>
    <w:rsid w:val="007D6745"/>
    <w:rsid w:val="007D675E"/>
    <w:rsid w:val="007D67F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D1B"/>
    <w:rsid w:val="007D7F0B"/>
    <w:rsid w:val="007E04B0"/>
    <w:rsid w:val="007E08FC"/>
    <w:rsid w:val="007E099F"/>
    <w:rsid w:val="007E0AC2"/>
    <w:rsid w:val="007E0B67"/>
    <w:rsid w:val="007E1278"/>
    <w:rsid w:val="007E12C0"/>
    <w:rsid w:val="007E14E4"/>
    <w:rsid w:val="007E16AE"/>
    <w:rsid w:val="007E1881"/>
    <w:rsid w:val="007E1CAA"/>
    <w:rsid w:val="007E1D23"/>
    <w:rsid w:val="007E24A9"/>
    <w:rsid w:val="007E27C4"/>
    <w:rsid w:val="007E30A7"/>
    <w:rsid w:val="007E3495"/>
    <w:rsid w:val="007E3704"/>
    <w:rsid w:val="007E3AD9"/>
    <w:rsid w:val="007E3C85"/>
    <w:rsid w:val="007E3C98"/>
    <w:rsid w:val="007E3EA1"/>
    <w:rsid w:val="007E401C"/>
    <w:rsid w:val="007E40FB"/>
    <w:rsid w:val="007E4209"/>
    <w:rsid w:val="007E4E12"/>
    <w:rsid w:val="007E508E"/>
    <w:rsid w:val="007E532B"/>
    <w:rsid w:val="007E5381"/>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C1"/>
    <w:rsid w:val="007E7CEC"/>
    <w:rsid w:val="007E7F73"/>
    <w:rsid w:val="007F000E"/>
    <w:rsid w:val="007F0168"/>
    <w:rsid w:val="007F01E7"/>
    <w:rsid w:val="007F02AA"/>
    <w:rsid w:val="007F03C3"/>
    <w:rsid w:val="007F05EC"/>
    <w:rsid w:val="007F067C"/>
    <w:rsid w:val="007F08DB"/>
    <w:rsid w:val="007F0CB4"/>
    <w:rsid w:val="007F0E51"/>
    <w:rsid w:val="007F0FC5"/>
    <w:rsid w:val="007F1098"/>
    <w:rsid w:val="007F10B6"/>
    <w:rsid w:val="007F1388"/>
    <w:rsid w:val="007F1582"/>
    <w:rsid w:val="007F190F"/>
    <w:rsid w:val="007F19F8"/>
    <w:rsid w:val="007F1A34"/>
    <w:rsid w:val="007F1CD0"/>
    <w:rsid w:val="007F1FC7"/>
    <w:rsid w:val="007F22BF"/>
    <w:rsid w:val="007F2503"/>
    <w:rsid w:val="007F26A3"/>
    <w:rsid w:val="007F29F0"/>
    <w:rsid w:val="007F3093"/>
    <w:rsid w:val="007F3156"/>
    <w:rsid w:val="007F3D63"/>
    <w:rsid w:val="007F461B"/>
    <w:rsid w:val="007F468B"/>
    <w:rsid w:val="007F47CF"/>
    <w:rsid w:val="007F493D"/>
    <w:rsid w:val="007F4A28"/>
    <w:rsid w:val="007F4B96"/>
    <w:rsid w:val="007F4D38"/>
    <w:rsid w:val="007F4EFC"/>
    <w:rsid w:val="007F51A1"/>
    <w:rsid w:val="007F5263"/>
    <w:rsid w:val="007F5395"/>
    <w:rsid w:val="007F54E2"/>
    <w:rsid w:val="007F5898"/>
    <w:rsid w:val="007F5AB4"/>
    <w:rsid w:val="007F5C40"/>
    <w:rsid w:val="007F5CFE"/>
    <w:rsid w:val="007F6373"/>
    <w:rsid w:val="007F6568"/>
    <w:rsid w:val="007F67E3"/>
    <w:rsid w:val="007F68FF"/>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309"/>
    <w:rsid w:val="00804B63"/>
    <w:rsid w:val="00804CDB"/>
    <w:rsid w:val="00804E0B"/>
    <w:rsid w:val="00804E1E"/>
    <w:rsid w:val="00804E9F"/>
    <w:rsid w:val="00805D0A"/>
    <w:rsid w:val="00805E58"/>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4EA"/>
    <w:rsid w:val="0081077D"/>
    <w:rsid w:val="008107A5"/>
    <w:rsid w:val="0081098E"/>
    <w:rsid w:val="008109D2"/>
    <w:rsid w:val="00810A39"/>
    <w:rsid w:val="00810C13"/>
    <w:rsid w:val="00810ECE"/>
    <w:rsid w:val="00810F21"/>
    <w:rsid w:val="00810FD8"/>
    <w:rsid w:val="00811190"/>
    <w:rsid w:val="0081121A"/>
    <w:rsid w:val="00811319"/>
    <w:rsid w:val="00811510"/>
    <w:rsid w:val="008115E2"/>
    <w:rsid w:val="00811639"/>
    <w:rsid w:val="00811731"/>
    <w:rsid w:val="00811DF9"/>
    <w:rsid w:val="00811E9D"/>
    <w:rsid w:val="00811FFF"/>
    <w:rsid w:val="00812085"/>
    <w:rsid w:val="0081209E"/>
    <w:rsid w:val="0081239A"/>
    <w:rsid w:val="00812455"/>
    <w:rsid w:val="008129D3"/>
    <w:rsid w:val="00812C2C"/>
    <w:rsid w:val="00812C54"/>
    <w:rsid w:val="0081318D"/>
    <w:rsid w:val="00813A53"/>
    <w:rsid w:val="00813E56"/>
    <w:rsid w:val="00813F43"/>
    <w:rsid w:val="008143FD"/>
    <w:rsid w:val="00814452"/>
    <w:rsid w:val="008154B4"/>
    <w:rsid w:val="008155D8"/>
    <w:rsid w:val="008156B3"/>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A6E"/>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8B5"/>
    <w:rsid w:val="00823E25"/>
    <w:rsid w:val="00823ED2"/>
    <w:rsid w:val="00824630"/>
    <w:rsid w:val="00824641"/>
    <w:rsid w:val="0082487C"/>
    <w:rsid w:val="008248A4"/>
    <w:rsid w:val="00824A18"/>
    <w:rsid w:val="00824A91"/>
    <w:rsid w:val="00824C2E"/>
    <w:rsid w:val="0082505B"/>
    <w:rsid w:val="00825578"/>
    <w:rsid w:val="00825DC0"/>
    <w:rsid w:val="00825E27"/>
    <w:rsid w:val="0082622F"/>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00"/>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998"/>
    <w:rsid w:val="00834A98"/>
    <w:rsid w:val="00834B77"/>
    <w:rsid w:val="00834C45"/>
    <w:rsid w:val="00835343"/>
    <w:rsid w:val="008355BE"/>
    <w:rsid w:val="00835883"/>
    <w:rsid w:val="00835ED7"/>
    <w:rsid w:val="00835FA5"/>
    <w:rsid w:val="00836039"/>
    <w:rsid w:val="0083631F"/>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0F1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B7"/>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32C"/>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C22"/>
    <w:rsid w:val="00852EA2"/>
    <w:rsid w:val="00852F5F"/>
    <w:rsid w:val="0085351D"/>
    <w:rsid w:val="008537AC"/>
    <w:rsid w:val="008537F1"/>
    <w:rsid w:val="00853890"/>
    <w:rsid w:val="00853A21"/>
    <w:rsid w:val="00853C08"/>
    <w:rsid w:val="00853C63"/>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A13"/>
    <w:rsid w:val="00856CAE"/>
    <w:rsid w:val="00856CDA"/>
    <w:rsid w:val="008576EB"/>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1ECB"/>
    <w:rsid w:val="008620E7"/>
    <w:rsid w:val="008623E9"/>
    <w:rsid w:val="008624A0"/>
    <w:rsid w:val="00862840"/>
    <w:rsid w:val="00862B50"/>
    <w:rsid w:val="00862C38"/>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1D"/>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55"/>
    <w:rsid w:val="008721A2"/>
    <w:rsid w:val="0087238B"/>
    <w:rsid w:val="0087266D"/>
    <w:rsid w:val="008726E1"/>
    <w:rsid w:val="0087275B"/>
    <w:rsid w:val="008727D0"/>
    <w:rsid w:val="008729F3"/>
    <w:rsid w:val="00872DA6"/>
    <w:rsid w:val="00873031"/>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FD"/>
    <w:rsid w:val="0087660C"/>
    <w:rsid w:val="008769A0"/>
    <w:rsid w:val="008769FF"/>
    <w:rsid w:val="008773D3"/>
    <w:rsid w:val="008774FC"/>
    <w:rsid w:val="0087752D"/>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767"/>
    <w:rsid w:val="00883AA3"/>
    <w:rsid w:val="00883B6F"/>
    <w:rsid w:val="00883DD0"/>
    <w:rsid w:val="00883F3B"/>
    <w:rsid w:val="00884085"/>
    <w:rsid w:val="00884376"/>
    <w:rsid w:val="00884377"/>
    <w:rsid w:val="008843B9"/>
    <w:rsid w:val="00885146"/>
    <w:rsid w:val="008852EB"/>
    <w:rsid w:val="00885418"/>
    <w:rsid w:val="0088573F"/>
    <w:rsid w:val="008857E6"/>
    <w:rsid w:val="00885D51"/>
    <w:rsid w:val="0088648A"/>
    <w:rsid w:val="008865B1"/>
    <w:rsid w:val="00886663"/>
    <w:rsid w:val="00886AD1"/>
    <w:rsid w:val="008872E0"/>
    <w:rsid w:val="00887AAE"/>
    <w:rsid w:val="00887E85"/>
    <w:rsid w:val="00887EFB"/>
    <w:rsid w:val="008902D7"/>
    <w:rsid w:val="0089048C"/>
    <w:rsid w:val="00890889"/>
    <w:rsid w:val="00890CAB"/>
    <w:rsid w:val="00890DDC"/>
    <w:rsid w:val="00890EE8"/>
    <w:rsid w:val="00891114"/>
    <w:rsid w:val="0089115A"/>
    <w:rsid w:val="0089133E"/>
    <w:rsid w:val="008915BC"/>
    <w:rsid w:val="0089165D"/>
    <w:rsid w:val="00891852"/>
    <w:rsid w:val="00891AA3"/>
    <w:rsid w:val="00891D92"/>
    <w:rsid w:val="00891E6C"/>
    <w:rsid w:val="00891FA1"/>
    <w:rsid w:val="0089216A"/>
    <w:rsid w:val="00892327"/>
    <w:rsid w:val="008925A5"/>
    <w:rsid w:val="008926F9"/>
    <w:rsid w:val="008926FE"/>
    <w:rsid w:val="00892741"/>
    <w:rsid w:val="0089295F"/>
    <w:rsid w:val="00892F5E"/>
    <w:rsid w:val="00893131"/>
    <w:rsid w:val="0089336D"/>
    <w:rsid w:val="00893408"/>
    <w:rsid w:val="008934D4"/>
    <w:rsid w:val="0089365F"/>
    <w:rsid w:val="00893DEB"/>
    <w:rsid w:val="00893F20"/>
    <w:rsid w:val="0089406C"/>
    <w:rsid w:val="008940EA"/>
    <w:rsid w:val="008948E8"/>
    <w:rsid w:val="00894A51"/>
    <w:rsid w:val="00894E25"/>
    <w:rsid w:val="00894EF9"/>
    <w:rsid w:val="008950EB"/>
    <w:rsid w:val="0089516B"/>
    <w:rsid w:val="0089558A"/>
    <w:rsid w:val="008957E7"/>
    <w:rsid w:val="00895832"/>
    <w:rsid w:val="0089586D"/>
    <w:rsid w:val="00895919"/>
    <w:rsid w:val="00895DC1"/>
    <w:rsid w:val="008960A9"/>
    <w:rsid w:val="00896662"/>
    <w:rsid w:val="008966F6"/>
    <w:rsid w:val="00896B8E"/>
    <w:rsid w:val="00896E68"/>
    <w:rsid w:val="00896EED"/>
    <w:rsid w:val="0089705F"/>
    <w:rsid w:val="008974E7"/>
    <w:rsid w:val="008976FE"/>
    <w:rsid w:val="00897C5A"/>
    <w:rsid w:val="00897ED5"/>
    <w:rsid w:val="00897F61"/>
    <w:rsid w:val="008A05D5"/>
    <w:rsid w:val="008A090D"/>
    <w:rsid w:val="008A0A5B"/>
    <w:rsid w:val="008A0EDB"/>
    <w:rsid w:val="008A152C"/>
    <w:rsid w:val="008A16C0"/>
    <w:rsid w:val="008A1DD7"/>
    <w:rsid w:val="008A1E82"/>
    <w:rsid w:val="008A1FF1"/>
    <w:rsid w:val="008A2074"/>
    <w:rsid w:val="008A2398"/>
    <w:rsid w:val="008A25E6"/>
    <w:rsid w:val="008A2D20"/>
    <w:rsid w:val="008A2E7C"/>
    <w:rsid w:val="008A338F"/>
    <w:rsid w:val="008A339F"/>
    <w:rsid w:val="008A359D"/>
    <w:rsid w:val="008A36E4"/>
    <w:rsid w:val="008A3777"/>
    <w:rsid w:val="008A3E1A"/>
    <w:rsid w:val="008A3E62"/>
    <w:rsid w:val="008A415D"/>
    <w:rsid w:val="008A4316"/>
    <w:rsid w:val="008A4614"/>
    <w:rsid w:val="008A46B7"/>
    <w:rsid w:val="008A478E"/>
    <w:rsid w:val="008A48C1"/>
    <w:rsid w:val="008A4D52"/>
    <w:rsid w:val="008A4FA1"/>
    <w:rsid w:val="008A53EB"/>
    <w:rsid w:val="008A56C8"/>
    <w:rsid w:val="008A57E5"/>
    <w:rsid w:val="008A5B5C"/>
    <w:rsid w:val="008A5D17"/>
    <w:rsid w:val="008A5F8F"/>
    <w:rsid w:val="008A6CBE"/>
    <w:rsid w:val="008A6D42"/>
    <w:rsid w:val="008A6FDE"/>
    <w:rsid w:val="008A71F3"/>
    <w:rsid w:val="008A72C2"/>
    <w:rsid w:val="008A7340"/>
    <w:rsid w:val="008A7CE8"/>
    <w:rsid w:val="008B016F"/>
    <w:rsid w:val="008B01EE"/>
    <w:rsid w:val="008B0427"/>
    <w:rsid w:val="008B0508"/>
    <w:rsid w:val="008B0895"/>
    <w:rsid w:val="008B08EE"/>
    <w:rsid w:val="008B0B98"/>
    <w:rsid w:val="008B0E6A"/>
    <w:rsid w:val="008B0E92"/>
    <w:rsid w:val="008B13B3"/>
    <w:rsid w:val="008B1460"/>
    <w:rsid w:val="008B148A"/>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577"/>
    <w:rsid w:val="008C06B8"/>
    <w:rsid w:val="008C080C"/>
    <w:rsid w:val="008C0AE1"/>
    <w:rsid w:val="008C0DAF"/>
    <w:rsid w:val="008C0FEE"/>
    <w:rsid w:val="008C138B"/>
    <w:rsid w:val="008C1450"/>
    <w:rsid w:val="008C1512"/>
    <w:rsid w:val="008C1A30"/>
    <w:rsid w:val="008C1AD6"/>
    <w:rsid w:val="008C1DC0"/>
    <w:rsid w:val="008C1DCE"/>
    <w:rsid w:val="008C1E59"/>
    <w:rsid w:val="008C20EB"/>
    <w:rsid w:val="008C239D"/>
    <w:rsid w:val="008C2964"/>
    <w:rsid w:val="008C2D0F"/>
    <w:rsid w:val="008C2D6B"/>
    <w:rsid w:val="008C2EA7"/>
    <w:rsid w:val="008C3002"/>
    <w:rsid w:val="008C31D8"/>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C91"/>
    <w:rsid w:val="008D0D22"/>
    <w:rsid w:val="008D0D5A"/>
    <w:rsid w:val="008D109B"/>
    <w:rsid w:val="008D137D"/>
    <w:rsid w:val="008D1446"/>
    <w:rsid w:val="008D1688"/>
    <w:rsid w:val="008D18C0"/>
    <w:rsid w:val="008D19DC"/>
    <w:rsid w:val="008D19DF"/>
    <w:rsid w:val="008D1BF8"/>
    <w:rsid w:val="008D1C22"/>
    <w:rsid w:val="008D2145"/>
    <w:rsid w:val="008D231D"/>
    <w:rsid w:val="008D23FA"/>
    <w:rsid w:val="008D25F5"/>
    <w:rsid w:val="008D26A0"/>
    <w:rsid w:val="008D27FC"/>
    <w:rsid w:val="008D3322"/>
    <w:rsid w:val="008D3B9A"/>
    <w:rsid w:val="008D3BA6"/>
    <w:rsid w:val="008D3C28"/>
    <w:rsid w:val="008D3DA7"/>
    <w:rsid w:val="008D3DF6"/>
    <w:rsid w:val="008D3EF4"/>
    <w:rsid w:val="008D3F7D"/>
    <w:rsid w:val="008D4584"/>
    <w:rsid w:val="008D46A8"/>
    <w:rsid w:val="008D4D1B"/>
    <w:rsid w:val="008D51BD"/>
    <w:rsid w:val="008D52BC"/>
    <w:rsid w:val="008D5389"/>
    <w:rsid w:val="008D55AB"/>
    <w:rsid w:val="008D5799"/>
    <w:rsid w:val="008D57AB"/>
    <w:rsid w:val="008D5F1E"/>
    <w:rsid w:val="008D5F6F"/>
    <w:rsid w:val="008D5F74"/>
    <w:rsid w:val="008D63F2"/>
    <w:rsid w:val="008D6A64"/>
    <w:rsid w:val="008D6E9F"/>
    <w:rsid w:val="008D707B"/>
    <w:rsid w:val="008D71AA"/>
    <w:rsid w:val="008D7370"/>
    <w:rsid w:val="008D75D0"/>
    <w:rsid w:val="008D76FF"/>
    <w:rsid w:val="008D772A"/>
    <w:rsid w:val="008D796F"/>
    <w:rsid w:val="008D7DD9"/>
    <w:rsid w:val="008D7F51"/>
    <w:rsid w:val="008E023B"/>
    <w:rsid w:val="008E0819"/>
    <w:rsid w:val="008E0976"/>
    <w:rsid w:val="008E0A18"/>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633"/>
    <w:rsid w:val="008E2ACB"/>
    <w:rsid w:val="008E2BB2"/>
    <w:rsid w:val="008E2D38"/>
    <w:rsid w:val="008E2E10"/>
    <w:rsid w:val="008E2F1E"/>
    <w:rsid w:val="008E2FAF"/>
    <w:rsid w:val="008E34A0"/>
    <w:rsid w:val="008E37B1"/>
    <w:rsid w:val="008E3EC6"/>
    <w:rsid w:val="008E3F14"/>
    <w:rsid w:val="008E41BA"/>
    <w:rsid w:val="008E4332"/>
    <w:rsid w:val="008E4461"/>
    <w:rsid w:val="008E4CE5"/>
    <w:rsid w:val="008E4D92"/>
    <w:rsid w:val="008E4ECC"/>
    <w:rsid w:val="008E5169"/>
    <w:rsid w:val="008E522A"/>
    <w:rsid w:val="008E5626"/>
    <w:rsid w:val="008E5668"/>
    <w:rsid w:val="008E595F"/>
    <w:rsid w:val="008E5A4C"/>
    <w:rsid w:val="008E5B15"/>
    <w:rsid w:val="008E5B3F"/>
    <w:rsid w:val="008E5D06"/>
    <w:rsid w:val="008E5F57"/>
    <w:rsid w:val="008E63FE"/>
    <w:rsid w:val="008E647D"/>
    <w:rsid w:val="008E64C7"/>
    <w:rsid w:val="008E69AA"/>
    <w:rsid w:val="008E6BA8"/>
    <w:rsid w:val="008E724A"/>
    <w:rsid w:val="008E736B"/>
    <w:rsid w:val="008E761A"/>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DF2"/>
    <w:rsid w:val="008F1E30"/>
    <w:rsid w:val="008F1FBC"/>
    <w:rsid w:val="008F2346"/>
    <w:rsid w:val="008F23B9"/>
    <w:rsid w:val="008F24E0"/>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19"/>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A50"/>
    <w:rsid w:val="00901C0D"/>
    <w:rsid w:val="0090227F"/>
    <w:rsid w:val="00902607"/>
    <w:rsid w:val="009027FC"/>
    <w:rsid w:val="00902E3F"/>
    <w:rsid w:val="0090302F"/>
    <w:rsid w:val="00903166"/>
    <w:rsid w:val="00903329"/>
    <w:rsid w:val="0090367E"/>
    <w:rsid w:val="00903BCC"/>
    <w:rsid w:val="00904060"/>
    <w:rsid w:val="00904340"/>
    <w:rsid w:val="00904632"/>
    <w:rsid w:val="00904B0F"/>
    <w:rsid w:val="00904ED8"/>
    <w:rsid w:val="0090537A"/>
    <w:rsid w:val="00905435"/>
    <w:rsid w:val="00905561"/>
    <w:rsid w:val="009056B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606"/>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A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3D4A"/>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861"/>
    <w:rsid w:val="00917BBD"/>
    <w:rsid w:val="00920537"/>
    <w:rsid w:val="0092067F"/>
    <w:rsid w:val="00920BA8"/>
    <w:rsid w:val="00921479"/>
    <w:rsid w:val="009216AB"/>
    <w:rsid w:val="009217E4"/>
    <w:rsid w:val="00921951"/>
    <w:rsid w:val="00921971"/>
    <w:rsid w:val="009219E6"/>
    <w:rsid w:val="00921BD5"/>
    <w:rsid w:val="00921E85"/>
    <w:rsid w:val="00921F0F"/>
    <w:rsid w:val="00922129"/>
    <w:rsid w:val="00922996"/>
    <w:rsid w:val="00922AEF"/>
    <w:rsid w:val="00922B26"/>
    <w:rsid w:val="00922B5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45A"/>
    <w:rsid w:val="00924D67"/>
    <w:rsid w:val="00924EAA"/>
    <w:rsid w:val="0092505A"/>
    <w:rsid w:val="009253AB"/>
    <w:rsid w:val="0092599D"/>
    <w:rsid w:val="00925D92"/>
    <w:rsid w:val="00925E77"/>
    <w:rsid w:val="00925E9F"/>
    <w:rsid w:val="00925FD2"/>
    <w:rsid w:val="00926163"/>
    <w:rsid w:val="00926519"/>
    <w:rsid w:val="009266E7"/>
    <w:rsid w:val="00926E6D"/>
    <w:rsid w:val="00926ED7"/>
    <w:rsid w:val="00927755"/>
    <w:rsid w:val="00927869"/>
    <w:rsid w:val="009278AE"/>
    <w:rsid w:val="00927B77"/>
    <w:rsid w:val="00927C14"/>
    <w:rsid w:val="00927DB2"/>
    <w:rsid w:val="00927E04"/>
    <w:rsid w:val="00927F8C"/>
    <w:rsid w:val="00927FB9"/>
    <w:rsid w:val="009300F1"/>
    <w:rsid w:val="00930369"/>
    <w:rsid w:val="00930390"/>
    <w:rsid w:val="00930502"/>
    <w:rsid w:val="0093086A"/>
    <w:rsid w:val="009308A6"/>
    <w:rsid w:val="0093099F"/>
    <w:rsid w:val="00930C3E"/>
    <w:rsid w:val="00930C42"/>
    <w:rsid w:val="00930D60"/>
    <w:rsid w:val="00930F81"/>
    <w:rsid w:val="0093144A"/>
    <w:rsid w:val="0093165B"/>
    <w:rsid w:val="0093197F"/>
    <w:rsid w:val="00931A2E"/>
    <w:rsid w:val="00931A33"/>
    <w:rsid w:val="00931A65"/>
    <w:rsid w:val="00931ACF"/>
    <w:rsid w:val="00931B76"/>
    <w:rsid w:val="00932215"/>
    <w:rsid w:val="00932664"/>
    <w:rsid w:val="00932C5B"/>
    <w:rsid w:val="00932CED"/>
    <w:rsid w:val="00932E82"/>
    <w:rsid w:val="00933255"/>
    <w:rsid w:val="009338B2"/>
    <w:rsid w:val="00933B9D"/>
    <w:rsid w:val="0093434D"/>
    <w:rsid w:val="0093469C"/>
    <w:rsid w:val="00934A98"/>
    <w:rsid w:val="00934C39"/>
    <w:rsid w:val="00934E17"/>
    <w:rsid w:val="00934F00"/>
    <w:rsid w:val="009350BF"/>
    <w:rsid w:val="0093510E"/>
    <w:rsid w:val="009352C9"/>
    <w:rsid w:val="00935337"/>
    <w:rsid w:val="009353DB"/>
    <w:rsid w:val="00935C51"/>
    <w:rsid w:val="00935E6F"/>
    <w:rsid w:val="0093601C"/>
    <w:rsid w:val="00936767"/>
    <w:rsid w:val="009369D9"/>
    <w:rsid w:val="00936BB6"/>
    <w:rsid w:val="00936C29"/>
    <w:rsid w:val="00936E7E"/>
    <w:rsid w:val="00936FD8"/>
    <w:rsid w:val="0093710A"/>
    <w:rsid w:val="0093717E"/>
    <w:rsid w:val="009372EF"/>
    <w:rsid w:val="00937883"/>
    <w:rsid w:val="00937A13"/>
    <w:rsid w:val="00937A6F"/>
    <w:rsid w:val="00937AC7"/>
    <w:rsid w:val="00937BF8"/>
    <w:rsid w:val="00937EAA"/>
    <w:rsid w:val="00940023"/>
    <w:rsid w:val="009401F1"/>
    <w:rsid w:val="009406AC"/>
    <w:rsid w:val="00940E34"/>
    <w:rsid w:val="00940FAC"/>
    <w:rsid w:val="00941244"/>
    <w:rsid w:val="009412A7"/>
    <w:rsid w:val="00941CF9"/>
    <w:rsid w:val="0094203F"/>
    <w:rsid w:val="0094204B"/>
    <w:rsid w:val="009424A0"/>
    <w:rsid w:val="009424E3"/>
    <w:rsid w:val="00942838"/>
    <w:rsid w:val="009429CA"/>
    <w:rsid w:val="00942D0B"/>
    <w:rsid w:val="00942E11"/>
    <w:rsid w:val="00942E2D"/>
    <w:rsid w:val="00943136"/>
    <w:rsid w:val="00943179"/>
    <w:rsid w:val="0094332F"/>
    <w:rsid w:val="009433BB"/>
    <w:rsid w:val="009437A1"/>
    <w:rsid w:val="0094380B"/>
    <w:rsid w:val="00943B42"/>
    <w:rsid w:val="00943BA9"/>
    <w:rsid w:val="00943E22"/>
    <w:rsid w:val="00943E25"/>
    <w:rsid w:val="00943E2B"/>
    <w:rsid w:val="00943E74"/>
    <w:rsid w:val="00944079"/>
    <w:rsid w:val="0094409F"/>
    <w:rsid w:val="0094417D"/>
    <w:rsid w:val="0094498F"/>
    <w:rsid w:val="00944BA8"/>
    <w:rsid w:val="00944D66"/>
    <w:rsid w:val="00944F3B"/>
    <w:rsid w:val="00944FC1"/>
    <w:rsid w:val="0094506C"/>
    <w:rsid w:val="009454ED"/>
    <w:rsid w:val="00945AD4"/>
    <w:rsid w:val="00945BFA"/>
    <w:rsid w:val="00945D59"/>
    <w:rsid w:val="00946180"/>
    <w:rsid w:val="009462F5"/>
    <w:rsid w:val="00946470"/>
    <w:rsid w:val="00946568"/>
    <w:rsid w:val="009466DE"/>
    <w:rsid w:val="009467EE"/>
    <w:rsid w:val="009468AC"/>
    <w:rsid w:val="00946A3F"/>
    <w:rsid w:val="00946C56"/>
    <w:rsid w:val="00946DAA"/>
    <w:rsid w:val="00946DE8"/>
    <w:rsid w:val="0094755E"/>
    <w:rsid w:val="009477A2"/>
    <w:rsid w:val="009477F2"/>
    <w:rsid w:val="00947B62"/>
    <w:rsid w:val="00947C35"/>
    <w:rsid w:val="00947EDA"/>
    <w:rsid w:val="009505C4"/>
    <w:rsid w:val="009505CE"/>
    <w:rsid w:val="009507BA"/>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71"/>
    <w:rsid w:val="009535E1"/>
    <w:rsid w:val="00953FF1"/>
    <w:rsid w:val="0095413E"/>
    <w:rsid w:val="00954365"/>
    <w:rsid w:val="009547CF"/>
    <w:rsid w:val="00954A70"/>
    <w:rsid w:val="00954ACA"/>
    <w:rsid w:val="00954BA3"/>
    <w:rsid w:val="00954C6A"/>
    <w:rsid w:val="00954ECD"/>
    <w:rsid w:val="00954EF7"/>
    <w:rsid w:val="00954F9C"/>
    <w:rsid w:val="00954FEF"/>
    <w:rsid w:val="0095509E"/>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6A1"/>
    <w:rsid w:val="00956889"/>
    <w:rsid w:val="0095694C"/>
    <w:rsid w:val="00956D9D"/>
    <w:rsid w:val="00956E5A"/>
    <w:rsid w:val="00956FE0"/>
    <w:rsid w:val="009570D4"/>
    <w:rsid w:val="009573B6"/>
    <w:rsid w:val="00957648"/>
    <w:rsid w:val="00957A24"/>
    <w:rsid w:val="00957C23"/>
    <w:rsid w:val="00960097"/>
    <w:rsid w:val="009605CB"/>
    <w:rsid w:val="009605D7"/>
    <w:rsid w:val="00960758"/>
    <w:rsid w:val="00960782"/>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5D11"/>
    <w:rsid w:val="00965F9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2DA"/>
    <w:rsid w:val="00970516"/>
    <w:rsid w:val="009705AA"/>
    <w:rsid w:val="00970A8E"/>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89"/>
    <w:rsid w:val="00973C34"/>
    <w:rsid w:val="00973DEC"/>
    <w:rsid w:val="00974061"/>
    <w:rsid w:val="0097406D"/>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581"/>
    <w:rsid w:val="009836E5"/>
    <w:rsid w:val="00983AF2"/>
    <w:rsid w:val="00983AFA"/>
    <w:rsid w:val="00983D3A"/>
    <w:rsid w:val="00983EA0"/>
    <w:rsid w:val="009846DF"/>
    <w:rsid w:val="00984702"/>
    <w:rsid w:val="0098492B"/>
    <w:rsid w:val="00984E48"/>
    <w:rsid w:val="00985CEC"/>
    <w:rsid w:val="00985D69"/>
    <w:rsid w:val="00985E04"/>
    <w:rsid w:val="00985EF7"/>
    <w:rsid w:val="00985F6E"/>
    <w:rsid w:val="0098611A"/>
    <w:rsid w:val="009864B1"/>
    <w:rsid w:val="00986573"/>
    <w:rsid w:val="009867CF"/>
    <w:rsid w:val="00986B81"/>
    <w:rsid w:val="00986C0A"/>
    <w:rsid w:val="00986CC5"/>
    <w:rsid w:val="00986CD0"/>
    <w:rsid w:val="00986D75"/>
    <w:rsid w:val="00987099"/>
    <w:rsid w:val="00987281"/>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CC6"/>
    <w:rsid w:val="00994E09"/>
    <w:rsid w:val="00994EA7"/>
    <w:rsid w:val="00994F4B"/>
    <w:rsid w:val="009950B6"/>
    <w:rsid w:val="00995141"/>
    <w:rsid w:val="009954B2"/>
    <w:rsid w:val="009957D9"/>
    <w:rsid w:val="009958A4"/>
    <w:rsid w:val="00995A7C"/>
    <w:rsid w:val="00996354"/>
    <w:rsid w:val="00996547"/>
    <w:rsid w:val="009968AF"/>
    <w:rsid w:val="00996B41"/>
    <w:rsid w:val="00996BE8"/>
    <w:rsid w:val="00996EAE"/>
    <w:rsid w:val="009972A1"/>
    <w:rsid w:val="00997330"/>
    <w:rsid w:val="009973B7"/>
    <w:rsid w:val="0099764C"/>
    <w:rsid w:val="00997662"/>
    <w:rsid w:val="009978BE"/>
    <w:rsid w:val="009978E4"/>
    <w:rsid w:val="009978FA"/>
    <w:rsid w:val="009A0155"/>
    <w:rsid w:val="009A01E9"/>
    <w:rsid w:val="009A0398"/>
    <w:rsid w:val="009A05B7"/>
    <w:rsid w:val="009A0E19"/>
    <w:rsid w:val="009A0F11"/>
    <w:rsid w:val="009A0FAD"/>
    <w:rsid w:val="009A100A"/>
    <w:rsid w:val="009A1451"/>
    <w:rsid w:val="009A1667"/>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734"/>
    <w:rsid w:val="009A3B0D"/>
    <w:rsid w:val="009A3CE1"/>
    <w:rsid w:val="009A3EB1"/>
    <w:rsid w:val="009A413D"/>
    <w:rsid w:val="009A4661"/>
    <w:rsid w:val="009A4863"/>
    <w:rsid w:val="009A48D8"/>
    <w:rsid w:val="009A4D63"/>
    <w:rsid w:val="009A4F88"/>
    <w:rsid w:val="009A50E6"/>
    <w:rsid w:val="009A565C"/>
    <w:rsid w:val="009A5901"/>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A7F6F"/>
    <w:rsid w:val="009B005B"/>
    <w:rsid w:val="009B04CA"/>
    <w:rsid w:val="009B08B6"/>
    <w:rsid w:val="009B0903"/>
    <w:rsid w:val="009B0BFF"/>
    <w:rsid w:val="009B0D3A"/>
    <w:rsid w:val="009B0E13"/>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05B"/>
    <w:rsid w:val="009B57D9"/>
    <w:rsid w:val="009B58CF"/>
    <w:rsid w:val="009B60F7"/>
    <w:rsid w:val="009B6225"/>
    <w:rsid w:val="009B63DC"/>
    <w:rsid w:val="009B65DA"/>
    <w:rsid w:val="009B6CCF"/>
    <w:rsid w:val="009B6D63"/>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C3A"/>
    <w:rsid w:val="009C6D58"/>
    <w:rsid w:val="009C72B7"/>
    <w:rsid w:val="009C7454"/>
    <w:rsid w:val="009C74DA"/>
    <w:rsid w:val="009C7B26"/>
    <w:rsid w:val="009C7E3F"/>
    <w:rsid w:val="009D00D0"/>
    <w:rsid w:val="009D01D4"/>
    <w:rsid w:val="009D043B"/>
    <w:rsid w:val="009D0A76"/>
    <w:rsid w:val="009D0EF5"/>
    <w:rsid w:val="009D0F4D"/>
    <w:rsid w:val="009D14B2"/>
    <w:rsid w:val="009D174D"/>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98B"/>
    <w:rsid w:val="009E0B04"/>
    <w:rsid w:val="009E0F1C"/>
    <w:rsid w:val="009E0F35"/>
    <w:rsid w:val="009E1009"/>
    <w:rsid w:val="009E1143"/>
    <w:rsid w:val="009E17ED"/>
    <w:rsid w:val="009E20D7"/>
    <w:rsid w:val="009E23C5"/>
    <w:rsid w:val="009E2469"/>
    <w:rsid w:val="009E26CE"/>
    <w:rsid w:val="009E276C"/>
    <w:rsid w:val="009E28DA"/>
    <w:rsid w:val="009E2C4E"/>
    <w:rsid w:val="009E2D0D"/>
    <w:rsid w:val="009E2E43"/>
    <w:rsid w:val="009E302F"/>
    <w:rsid w:val="009E30EA"/>
    <w:rsid w:val="009E30FA"/>
    <w:rsid w:val="009E3857"/>
    <w:rsid w:val="009E3B2B"/>
    <w:rsid w:val="009E3BCE"/>
    <w:rsid w:val="009E3FB3"/>
    <w:rsid w:val="009E41D5"/>
    <w:rsid w:val="009E4210"/>
    <w:rsid w:val="009E4362"/>
    <w:rsid w:val="009E43EA"/>
    <w:rsid w:val="009E4993"/>
    <w:rsid w:val="009E4A05"/>
    <w:rsid w:val="009E4D14"/>
    <w:rsid w:val="009E4F3F"/>
    <w:rsid w:val="009E4FF4"/>
    <w:rsid w:val="009E50F6"/>
    <w:rsid w:val="009E5145"/>
    <w:rsid w:val="009E523E"/>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4E61"/>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830"/>
    <w:rsid w:val="009F7D66"/>
    <w:rsid w:val="009F7EA4"/>
    <w:rsid w:val="009F7F58"/>
    <w:rsid w:val="00A000E3"/>
    <w:rsid w:val="00A002B9"/>
    <w:rsid w:val="00A0047F"/>
    <w:rsid w:val="00A00639"/>
    <w:rsid w:val="00A007D4"/>
    <w:rsid w:val="00A00847"/>
    <w:rsid w:val="00A00A9D"/>
    <w:rsid w:val="00A00E50"/>
    <w:rsid w:val="00A00EF5"/>
    <w:rsid w:val="00A0113D"/>
    <w:rsid w:val="00A01152"/>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85E"/>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89"/>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94E"/>
    <w:rsid w:val="00A13D5B"/>
    <w:rsid w:val="00A13F6F"/>
    <w:rsid w:val="00A14468"/>
    <w:rsid w:val="00A14791"/>
    <w:rsid w:val="00A148DB"/>
    <w:rsid w:val="00A14D40"/>
    <w:rsid w:val="00A14F09"/>
    <w:rsid w:val="00A14FF6"/>
    <w:rsid w:val="00A1507C"/>
    <w:rsid w:val="00A151A4"/>
    <w:rsid w:val="00A1534D"/>
    <w:rsid w:val="00A1566B"/>
    <w:rsid w:val="00A15819"/>
    <w:rsid w:val="00A15913"/>
    <w:rsid w:val="00A15A9B"/>
    <w:rsid w:val="00A15B13"/>
    <w:rsid w:val="00A15B52"/>
    <w:rsid w:val="00A15C26"/>
    <w:rsid w:val="00A15C91"/>
    <w:rsid w:val="00A16241"/>
    <w:rsid w:val="00A16294"/>
    <w:rsid w:val="00A162CF"/>
    <w:rsid w:val="00A16557"/>
    <w:rsid w:val="00A16C03"/>
    <w:rsid w:val="00A17245"/>
    <w:rsid w:val="00A178C3"/>
    <w:rsid w:val="00A178EE"/>
    <w:rsid w:val="00A20376"/>
    <w:rsid w:val="00A206B8"/>
    <w:rsid w:val="00A20962"/>
    <w:rsid w:val="00A20BFC"/>
    <w:rsid w:val="00A2103E"/>
    <w:rsid w:val="00A210B0"/>
    <w:rsid w:val="00A217B0"/>
    <w:rsid w:val="00A217F3"/>
    <w:rsid w:val="00A218C5"/>
    <w:rsid w:val="00A2195B"/>
    <w:rsid w:val="00A21DA8"/>
    <w:rsid w:val="00A21EFA"/>
    <w:rsid w:val="00A223F5"/>
    <w:rsid w:val="00A22A57"/>
    <w:rsid w:val="00A22AC3"/>
    <w:rsid w:val="00A22C16"/>
    <w:rsid w:val="00A22CF7"/>
    <w:rsid w:val="00A22F6C"/>
    <w:rsid w:val="00A2310A"/>
    <w:rsid w:val="00A23131"/>
    <w:rsid w:val="00A23398"/>
    <w:rsid w:val="00A2380A"/>
    <w:rsid w:val="00A23A15"/>
    <w:rsid w:val="00A23BB1"/>
    <w:rsid w:val="00A23FBC"/>
    <w:rsid w:val="00A24157"/>
    <w:rsid w:val="00A2454D"/>
    <w:rsid w:val="00A24828"/>
    <w:rsid w:val="00A24947"/>
    <w:rsid w:val="00A24AC1"/>
    <w:rsid w:val="00A24C17"/>
    <w:rsid w:val="00A250A2"/>
    <w:rsid w:val="00A250BB"/>
    <w:rsid w:val="00A2526B"/>
    <w:rsid w:val="00A257B1"/>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EFD"/>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7AB"/>
    <w:rsid w:val="00A32A10"/>
    <w:rsid w:val="00A32E39"/>
    <w:rsid w:val="00A32E6F"/>
    <w:rsid w:val="00A32ED5"/>
    <w:rsid w:val="00A33438"/>
    <w:rsid w:val="00A33455"/>
    <w:rsid w:val="00A33945"/>
    <w:rsid w:val="00A33A7D"/>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37F47"/>
    <w:rsid w:val="00A401D4"/>
    <w:rsid w:val="00A40227"/>
    <w:rsid w:val="00A40814"/>
    <w:rsid w:val="00A40E01"/>
    <w:rsid w:val="00A4171B"/>
    <w:rsid w:val="00A417D2"/>
    <w:rsid w:val="00A41909"/>
    <w:rsid w:val="00A41E10"/>
    <w:rsid w:val="00A41FA4"/>
    <w:rsid w:val="00A422E7"/>
    <w:rsid w:val="00A4238A"/>
    <w:rsid w:val="00A4253F"/>
    <w:rsid w:val="00A42551"/>
    <w:rsid w:val="00A42A16"/>
    <w:rsid w:val="00A42BE9"/>
    <w:rsid w:val="00A42EB5"/>
    <w:rsid w:val="00A43064"/>
    <w:rsid w:val="00A430E9"/>
    <w:rsid w:val="00A431CA"/>
    <w:rsid w:val="00A435B1"/>
    <w:rsid w:val="00A43765"/>
    <w:rsid w:val="00A4397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974"/>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BF"/>
    <w:rsid w:val="00A546DB"/>
    <w:rsid w:val="00A5490F"/>
    <w:rsid w:val="00A54A3B"/>
    <w:rsid w:val="00A551F9"/>
    <w:rsid w:val="00A55237"/>
    <w:rsid w:val="00A552CB"/>
    <w:rsid w:val="00A554F4"/>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9F"/>
    <w:rsid w:val="00A618F5"/>
    <w:rsid w:val="00A61BA8"/>
    <w:rsid w:val="00A61D8A"/>
    <w:rsid w:val="00A61DDD"/>
    <w:rsid w:val="00A623B3"/>
    <w:rsid w:val="00A62959"/>
    <w:rsid w:val="00A630DE"/>
    <w:rsid w:val="00A63BF6"/>
    <w:rsid w:val="00A63C90"/>
    <w:rsid w:val="00A63E96"/>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B6"/>
    <w:rsid w:val="00A67FD3"/>
    <w:rsid w:val="00A7005D"/>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7EE"/>
    <w:rsid w:val="00A72A33"/>
    <w:rsid w:val="00A72BE1"/>
    <w:rsid w:val="00A72CA1"/>
    <w:rsid w:val="00A72EC8"/>
    <w:rsid w:val="00A73042"/>
    <w:rsid w:val="00A73119"/>
    <w:rsid w:val="00A7346B"/>
    <w:rsid w:val="00A7382C"/>
    <w:rsid w:val="00A73ABB"/>
    <w:rsid w:val="00A740CD"/>
    <w:rsid w:val="00A74410"/>
    <w:rsid w:val="00A74C2D"/>
    <w:rsid w:val="00A74C41"/>
    <w:rsid w:val="00A74EE0"/>
    <w:rsid w:val="00A7526F"/>
    <w:rsid w:val="00A75314"/>
    <w:rsid w:val="00A75742"/>
    <w:rsid w:val="00A75B37"/>
    <w:rsid w:val="00A765A3"/>
    <w:rsid w:val="00A76814"/>
    <w:rsid w:val="00A768B5"/>
    <w:rsid w:val="00A768B6"/>
    <w:rsid w:val="00A769DE"/>
    <w:rsid w:val="00A76BA8"/>
    <w:rsid w:val="00A76C4A"/>
    <w:rsid w:val="00A76D72"/>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23"/>
    <w:rsid w:val="00A84039"/>
    <w:rsid w:val="00A843CC"/>
    <w:rsid w:val="00A8444E"/>
    <w:rsid w:val="00A846D2"/>
    <w:rsid w:val="00A84A8C"/>
    <w:rsid w:val="00A84B56"/>
    <w:rsid w:val="00A84DF2"/>
    <w:rsid w:val="00A85244"/>
    <w:rsid w:val="00A853DD"/>
    <w:rsid w:val="00A854EF"/>
    <w:rsid w:val="00A855AE"/>
    <w:rsid w:val="00A8561C"/>
    <w:rsid w:val="00A8584E"/>
    <w:rsid w:val="00A85B5C"/>
    <w:rsid w:val="00A85B93"/>
    <w:rsid w:val="00A85EA9"/>
    <w:rsid w:val="00A85EF0"/>
    <w:rsid w:val="00A85F40"/>
    <w:rsid w:val="00A85F59"/>
    <w:rsid w:val="00A85F6A"/>
    <w:rsid w:val="00A86498"/>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0E24"/>
    <w:rsid w:val="00A9105C"/>
    <w:rsid w:val="00A91121"/>
    <w:rsid w:val="00A911AC"/>
    <w:rsid w:val="00A9127B"/>
    <w:rsid w:val="00A91294"/>
    <w:rsid w:val="00A915C4"/>
    <w:rsid w:val="00A9161E"/>
    <w:rsid w:val="00A918ED"/>
    <w:rsid w:val="00A91BD4"/>
    <w:rsid w:val="00A9248A"/>
    <w:rsid w:val="00A926A1"/>
    <w:rsid w:val="00A92954"/>
    <w:rsid w:val="00A92A27"/>
    <w:rsid w:val="00A92A59"/>
    <w:rsid w:val="00A92D8F"/>
    <w:rsid w:val="00A9312C"/>
    <w:rsid w:val="00A9324F"/>
    <w:rsid w:val="00A9349C"/>
    <w:rsid w:val="00A93684"/>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99A"/>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EA3"/>
    <w:rsid w:val="00AA6F6E"/>
    <w:rsid w:val="00AA73D1"/>
    <w:rsid w:val="00AA7434"/>
    <w:rsid w:val="00AA758B"/>
    <w:rsid w:val="00AA7709"/>
    <w:rsid w:val="00AA7819"/>
    <w:rsid w:val="00AA78C0"/>
    <w:rsid w:val="00AA7A81"/>
    <w:rsid w:val="00AA7E65"/>
    <w:rsid w:val="00AA7E73"/>
    <w:rsid w:val="00AA7FA4"/>
    <w:rsid w:val="00AA7FEE"/>
    <w:rsid w:val="00AB013E"/>
    <w:rsid w:val="00AB0229"/>
    <w:rsid w:val="00AB02F7"/>
    <w:rsid w:val="00AB036C"/>
    <w:rsid w:val="00AB03B1"/>
    <w:rsid w:val="00AB0D8F"/>
    <w:rsid w:val="00AB0DC5"/>
    <w:rsid w:val="00AB0E52"/>
    <w:rsid w:val="00AB1320"/>
    <w:rsid w:val="00AB132D"/>
    <w:rsid w:val="00AB1368"/>
    <w:rsid w:val="00AB138A"/>
    <w:rsid w:val="00AB1517"/>
    <w:rsid w:val="00AB152D"/>
    <w:rsid w:val="00AB1584"/>
    <w:rsid w:val="00AB1A27"/>
    <w:rsid w:val="00AB1A72"/>
    <w:rsid w:val="00AB1D3F"/>
    <w:rsid w:val="00AB1EDA"/>
    <w:rsid w:val="00AB22AA"/>
    <w:rsid w:val="00AB2574"/>
    <w:rsid w:val="00AB2697"/>
    <w:rsid w:val="00AB2B13"/>
    <w:rsid w:val="00AB2B5B"/>
    <w:rsid w:val="00AB2DEE"/>
    <w:rsid w:val="00AB2FE2"/>
    <w:rsid w:val="00AB318B"/>
    <w:rsid w:val="00AB3462"/>
    <w:rsid w:val="00AB3C50"/>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60F"/>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563"/>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227"/>
    <w:rsid w:val="00AC45FE"/>
    <w:rsid w:val="00AC4685"/>
    <w:rsid w:val="00AC46BB"/>
    <w:rsid w:val="00AC47F5"/>
    <w:rsid w:val="00AC485D"/>
    <w:rsid w:val="00AC4CD2"/>
    <w:rsid w:val="00AC4F54"/>
    <w:rsid w:val="00AC5257"/>
    <w:rsid w:val="00AC5664"/>
    <w:rsid w:val="00AC59EA"/>
    <w:rsid w:val="00AC5B64"/>
    <w:rsid w:val="00AC5B7C"/>
    <w:rsid w:val="00AC5E95"/>
    <w:rsid w:val="00AC60E8"/>
    <w:rsid w:val="00AC6153"/>
    <w:rsid w:val="00AC63E0"/>
    <w:rsid w:val="00AC64E1"/>
    <w:rsid w:val="00AC66F7"/>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7CF"/>
    <w:rsid w:val="00AD0814"/>
    <w:rsid w:val="00AD0BF4"/>
    <w:rsid w:val="00AD0F10"/>
    <w:rsid w:val="00AD1125"/>
    <w:rsid w:val="00AD1257"/>
    <w:rsid w:val="00AD1310"/>
    <w:rsid w:val="00AD1612"/>
    <w:rsid w:val="00AD17C7"/>
    <w:rsid w:val="00AD18C1"/>
    <w:rsid w:val="00AD19FC"/>
    <w:rsid w:val="00AD1D07"/>
    <w:rsid w:val="00AD1EF9"/>
    <w:rsid w:val="00AD2080"/>
    <w:rsid w:val="00AD22F3"/>
    <w:rsid w:val="00AD240F"/>
    <w:rsid w:val="00AD2A81"/>
    <w:rsid w:val="00AD31A1"/>
    <w:rsid w:val="00AD32C0"/>
    <w:rsid w:val="00AD3990"/>
    <w:rsid w:val="00AD3B1F"/>
    <w:rsid w:val="00AD3B5D"/>
    <w:rsid w:val="00AD3CAD"/>
    <w:rsid w:val="00AD4080"/>
    <w:rsid w:val="00AD413D"/>
    <w:rsid w:val="00AD44B5"/>
    <w:rsid w:val="00AD44D7"/>
    <w:rsid w:val="00AD45B8"/>
    <w:rsid w:val="00AD49B1"/>
    <w:rsid w:val="00AD4A91"/>
    <w:rsid w:val="00AD4C2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8DB"/>
    <w:rsid w:val="00AE0976"/>
    <w:rsid w:val="00AE0CC0"/>
    <w:rsid w:val="00AE0E89"/>
    <w:rsid w:val="00AE1105"/>
    <w:rsid w:val="00AE115A"/>
    <w:rsid w:val="00AE1382"/>
    <w:rsid w:val="00AE13D3"/>
    <w:rsid w:val="00AE1787"/>
    <w:rsid w:val="00AE1792"/>
    <w:rsid w:val="00AE1C84"/>
    <w:rsid w:val="00AE1D65"/>
    <w:rsid w:val="00AE2112"/>
    <w:rsid w:val="00AE23C2"/>
    <w:rsid w:val="00AE23E9"/>
    <w:rsid w:val="00AE249E"/>
    <w:rsid w:val="00AE26E8"/>
    <w:rsid w:val="00AE2F67"/>
    <w:rsid w:val="00AE2F7E"/>
    <w:rsid w:val="00AE3477"/>
    <w:rsid w:val="00AE3494"/>
    <w:rsid w:val="00AE3502"/>
    <w:rsid w:val="00AE3CAE"/>
    <w:rsid w:val="00AE3EDC"/>
    <w:rsid w:val="00AE4023"/>
    <w:rsid w:val="00AE44FB"/>
    <w:rsid w:val="00AE4510"/>
    <w:rsid w:val="00AE4853"/>
    <w:rsid w:val="00AE48E4"/>
    <w:rsid w:val="00AE490B"/>
    <w:rsid w:val="00AE49A3"/>
    <w:rsid w:val="00AE4DC1"/>
    <w:rsid w:val="00AE4EE5"/>
    <w:rsid w:val="00AE5139"/>
    <w:rsid w:val="00AE5145"/>
    <w:rsid w:val="00AE516B"/>
    <w:rsid w:val="00AE5466"/>
    <w:rsid w:val="00AE572E"/>
    <w:rsid w:val="00AE574B"/>
    <w:rsid w:val="00AE5B54"/>
    <w:rsid w:val="00AE5E52"/>
    <w:rsid w:val="00AE5F2B"/>
    <w:rsid w:val="00AE5F42"/>
    <w:rsid w:val="00AE5FBF"/>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064"/>
    <w:rsid w:val="00AF14DC"/>
    <w:rsid w:val="00AF1890"/>
    <w:rsid w:val="00AF1A43"/>
    <w:rsid w:val="00AF1D7A"/>
    <w:rsid w:val="00AF2095"/>
    <w:rsid w:val="00AF218B"/>
    <w:rsid w:val="00AF2210"/>
    <w:rsid w:val="00AF276B"/>
    <w:rsid w:val="00AF28FC"/>
    <w:rsid w:val="00AF3233"/>
    <w:rsid w:val="00AF3494"/>
    <w:rsid w:val="00AF41F4"/>
    <w:rsid w:val="00AF4520"/>
    <w:rsid w:val="00AF47E0"/>
    <w:rsid w:val="00AF4976"/>
    <w:rsid w:val="00AF4B25"/>
    <w:rsid w:val="00AF4B81"/>
    <w:rsid w:val="00AF4D76"/>
    <w:rsid w:val="00AF4D89"/>
    <w:rsid w:val="00AF4EA6"/>
    <w:rsid w:val="00AF4FEE"/>
    <w:rsid w:val="00AF51DD"/>
    <w:rsid w:val="00AF52E8"/>
    <w:rsid w:val="00AF58BD"/>
    <w:rsid w:val="00AF5A3C"/>
    <w:rsid w:val="00AF614F"/>
    <w:rsid w:val="00AF620C"/>
    <w:rsid w:val="00AF6318"/>
    <w:rsid w:val="00AF6382"/>
    <w:rsid w:val="00AF6415"/>
    <w:rsid w:val="00AF645F"/>
    <w:rsid w:val="00AF685E"/>
    <w:rsid w:val="00AF6F5B"/>
    <w:rsid w:val="00AF7018"/>
    <w:rsid w:val="00AF70E2"/>
    <w:rsid w:val="00AF7142"/>
    <w:rsid w:val="00AF7DC5"/>
    <w:rsid w:val="00B0003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ACC"/>
    <w:rsid w:val="00B03F30"/>
    <w:rsid w:val="00B0404C"/>
    <w:rsid w:val="00B0404F"/>
    <w:rsid w:val="00B04187"/>
    <w:rsid w:val="00B047D0"/>
    <w:rsid w:val="00B04B60"/>
    <w:rsid w:val="00B04E39"/>
    <w:rsid w:val="00B05B5C"/>
    <w:rsid w:val="00B05D27"/>
    <w:rsid w:val="00B05E73"/>
    <w:rsid w:val="00B05FBE"/>
    <w:rsid w:val="00B06028"/>
    <w:rsid w:val="00B060FD"/>
    <w:rsid w:val="00B061D9"/>
    <w:rsid w:val="00B067C1"/>
    <w:rsid w:val="00B06A7F"/>
    <w:rsid w:val="00B06C3A"/>
    <w:rsid w:val="00B06C81"/>
    <w:rsid w:val="00B06D42"/>
    <w:rsid w:val="00B06EF8"/>
    <w:rsid w:val="00B07456"/>
    <w:rsid w:val="00B10990"/>
    <w:rsid w:val="00B109C2"/>
    <w:rsid w:val="00B10F35"/>
    <w:rsid w:val="00B110FE"/>
    <w:rsid w:val="00B1113F"/>
    <w:rsid w:val="00B11155"/>
    <w:rsid w:val="00B11338"/>
    <w:rsid w:val="00B1148C"/>
    <w:rsid w:val="00B116E6"/>
    <w:rsid w:val="00B11752"/>
    <w:rsid w:val="00B11841"/>
    <w:rsid w:val="00B119AE"/>
    <w:rsid w:val="00B11BC3"/>
    <w:rsid w:val="00B11DE7"/>
    <w:rsid w:val="00B11F3B"/>
    <w:rsid w:val="00B12117"/>
    <w:rsid w:val="00B123C0"/>
    <w:rsid w:val="00B1248B"/>
    <w:rsid w:val="00B125DD"/>
    <w:rsid w:val="00B12647"/>
    <w:rsid w:val="00B128E0"/>
    <w:rsid w:val="00B1296F"/>
    <w:rsid w:val="00B129F0"/>
    <w:rsid w:val="00B12CE7"/>
    <w:rsid w:val="00B12D7C"/>
    <w:rsid w:val="00B12D9D"/>
    <w:rsid w:val="00B12EB2"/>
    <w:rsid w:val="00B13032"/>
    <w:rsid w:val="00B13051"/>
    <w:rsid w:val="00B133B1"/>
    <w:rsid w:val="00B13465"/>
    <w:rsid w:val="00B134ED"/>
    <w:rsid w:val="00B13530"/>
    <w:rsid w:val="00B13624"/>
    <w:rsid w:val="00B13767"/>
    <w:rsid w:val="00B13900"/>
    <w:rsid w:val="00B13947"/>
    <w:rsid w:val="00B13AD7"/>
    <w:rsid w:val="00B13CAF"/>
    <w:rsid w:val="00B13D3D"/>
    <w:rsid w:val="00B14046"/>
    <w:rsid w:val="00B145B7"/>
    <w:rsid w:val="00B1464B"/>
    <w:rsid w:val="00B148C6"/>
    <w:rsid w:val="00B14D3D"/>
    <w:rsid w:val="00B14DF1"/>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6C5A"/>
    <w:rsid w:val="00B1702A"/>
    <w:rsid w:val="00B17042"/>
    <w:rsid w:val="00B1732F"/>
    <w:rsid w:val="00B17CBD"/>
    <w:rsid w:val="00B17CCF"/>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0E3"/>
    <w:rsid w:val="00B22150"/>
    <w:rsid w:val="00B2223A"/>
    <w:rsid w:val="00B2236C"/>
    <w:rsid w:val="00B22616"/>
    <w:rsid w:val="00B226AB"/>
    <w:rsid w:val="00B22E5E"/>
    <w:rsid w:val="00B2319A"/>
    <w:rsid w:val="00B23578"/>
    <w:rsid w:val="00B2377D"/>
    <w:rsid w:val="00B23B6D"/>
    <w:rsid w:val="00B23D99"/>
    <w:rsid w:val="00B2400E"/>
    <w:rsid w:val="00B24246"/>
    <w:rsid w:val="00B243A7"/>
    <w:rsid w:val="00B245B0"/>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7A"/>
    <w:rsid w:val="00B3158C"/>
    <w:rsid w:val="00B315E7"/>
    <w:rsid w:val="00B317C5"/>
    <w:rsid w:val="00B31C10"/>
    <w:rsid w:val="00B32066"/>
    <w:rsid w:val="00B32220"/>
    <w:rsid w:val="00B3228E"/>
    <w:rsid w:val="00B324D3"/>
    <w:rsid w:val="00B327B9"/>
    <w:rsid w:val="00B329CB"/>
    <w:rsid w:val="00B32A8D"/>
    <w:rsid w:val="00B32AAE"/>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37"/>
    <w:rsid w:val="00B34CA9"/>
    <w:rsid w:val="00B35013"/>
    <w:rsid w:val="00B3505E"/>
    <w:rsid w:val="00B3542E"/>
    <w:rsid w:val="00B355D8"/>
    <w:rsid w:val="00B35858"/>
    <w:rsid w:val="00B358E1"/>
    <w:rsid w:val="00B35990"/>
    <w:rsid w:val="00B35A53"/>
    <w:rsid w:val="00B35CCC"/>
    <w:rsid w:val="00B368AD"/>
    <w:rsid w:val="00B368F1"/>
    <w:rsid w:val="00B369D4"/>
    <w:rsid w:val="00B369E4"/>
    <w:rsid w:val="00B36E3D"/>
    <w:rsid w:val="00B36FD9"/>
    <w:rsid w:val="00B37255"/>
    <w:rsid w:val="00B375D0"/>
    <w:rsid w:val="00B3794D"/>
    <w:rsid w:val="00B37A18"/>
    <w:rsid w:val="00B37A8F"/>
    <w:rsid w:val="00B37ACD"/>
    <w:rsid w:val="00B37DB3"/>
    <w:rsid w:val="00B40043"/>
    <w:rsid w:val="00B4038D"/>
    <w:rsid w:val="00B407BD"/>
    <w:rsid w:val="00B40B85"/>
    <w:rsid w:val="00B411A9"/>
    <w:rsid w:val="00B41444"/>
    <w:rsid w:val="00B41462"/>
    <w:rsid w:val="00B41534"/>
    <w:rsid w:val="00B41A42"/>
    <w:rsid w:val="00B41CE3"/>
    <w:rsid w:val="00B41FDA"/>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A2A"/>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5A"/>
    <w:rsid w:val="00B50BA6"/>
    <w:rsid w:val="00B50DD9"/>
    <w:rsid w:val="00B50DE0"/>
    <w:rsid w:val="00B51429"/>
    <w:rsid w:val="00B515BE"/>
    <w:rsid w:val="00B51741"/>
    <w:rsid w:val="00B51BF3"/>
    <w:rsid w:val="00B51D75"/>
    <w:rsid w:val="00B520A6"/>
    <w:rsid w:val="00B52139"/>
    <w:rsid w:val="00B52498"/>
    <w:rsid w:val="00B5250D"/>
    <w:rsid w:val="00B528BB"/>
    <w:rsid w:val="00B52BF5"/>
    <w:rsid w:val="00B52D68"/>
    <w:rsid w:val="00B52DDA"/>
    <w:rsid w:val="00B52EF3"/>
    <w:rsid w:val="00B5301C"/>
    <w:rsid w:val="00B538C3"/>
    <w:rsid w:val="00B538C5"/>
    <w:rsid w:val="00B539C7"/>
    <w:rsid w:val="00B53BC1"/>
    <w:rsid w:val="00B53E9A"/>
    <w:rsid w:val="00B54668"/>
    <w:rsid w:val="00B5480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E33"/>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0FBD"/>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3D"/>
    <w:rsid w:val="00B745E6"/>
    <w:rsid w:val="00B7477A"/>
    <w:rsid w:val="00B74AB6"/>
    <w:rsid w:val="00B74B2B"/>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3DAC"/>
    <w:rsid w:val="00B83E03"/>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87B88"/>
    <w:rsid w:val="00B90B95"/>
    <w:rsid w:val="00B90E84"/>
    <w:rsid w:val="00B910E8"/>
    <w:rsid w:val="00B91105"/>
    <w:rsid w:val="00B911CA"/>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399"/>
    <w:rsid w:val="00BA14D5"/>
    <w:rsid w:val="00BA1531"/>
    <w:rsid w:val="00BA1635"/>
    <w:rsid w:val="00BA185F"/>
    <w:rsid w:val="00BA19CC"/>
    <w:rsid w:val="00BA1C16"/>
    <w:rsid w:val="00BA1CF9"/>
    <w:rsid w:val="00BA217D"/>
    <w:rsid w:val="00BA2422"/>
    <w:rsid w:val="00BA24CB"/>
    <w:rsid w:val="00BA28D5"/>
    <w:rsid w:val="00BA2B50"/>
    <w:rsid w:val="00BA2B6D"/>
    <w:rsid w:val="00BA2CEB"/>
    <w:rsid w:val="00BA3870"/>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6FFB"/>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98F"/>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B8F"/>
    <w:rsid w:val="00BB5CD0"/>
    <w:rsid w:val="00BB5E26"/>
    <w:rsid w:val="00BB6263"/>
    <w:rsid w:val="00BB6337"/>
    <w:rsid w:val="00BB661C"/>
    <w:rsid w:val="00BB6651"/>
    <w:rsid w:val="00BB689B"/>
    <w:rsid w:val="00BB6ACC"/>
    <w:rsid w:val="00BB6E1B"/>
    <w:rsid w:val="00BB6FD3"/>
    <w:rsid w:val="00BB74ED"/>
    <w:rsid w:val="00BB7500"/>
    <w:rsid w:val="00BB7B79"/>
    <w:rsid w:val="00BB7BBD"/>
    <w:rsid w:val="00BC0111"/>
    <w:rsid w:val="00BC0345"/>
    <w:rsid w:val="00BC0368"/>
    <w:rsid w:val="00BC0652"/>
    <w:rsid w:val="00BC0BE3"/>
    <w:rsid w:val="00BC0C00"/>
    <w:rsid w:val="00BC0D16"/>
    <w:rsid w:val="00BC0E7A"/>
    <w:rsid w:val="00BC10A4"/>
    <w:rsid w:val="00BC1140"/>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1"/>
    <w:rsid w:val="00BD4FAC"/>
    <w:rsid w:val="00BD50A2"/>
    <w:rsid w:val="00BD5489"/>
    <w:rsid w:val="00BD54C6"/>
    <w:rsid w:val="00BD5D70"/>
    <w:rsid w:val="00BD5F94"/>
    <w:rsid w:val="00BD5FD1"/>
    <w:rsid w:val="00BD62DB"/>
    <w:rsid w:val="00BD656A"/>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0D96"/>
    <w:rsid w:val="00BE102F"/>
    <w:rsid w:val="00BE120B"/>
    <w:rsid w:val="00BE1F1E"/>
    <w:rsid w:val="00BE23F6"/>
    <w:rsid w:val="00BE2A6F"/>
    <w:rsid w:val="00BE2B32"/>
    <w:rsid w:val="00BE2C45"/>
    <w:rsid w:val="00BE2C57"/>
    <w:rsid w:val="00BE2D0D"/>
    <w:rsid w:val="00BE2F21"/>
    <w:rsid w:val="00BE309E"/>
    <w:rsid w:val="00BE317D"/>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CC0"/>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F73"/>
    <w:rsid w:val="00BF56C4"/>
    <w:rsid w:val="00BF5AA8"/>
    <w:rsid w:val="00BF5CAB"/>
    <w:rsid w:val="00BF5E4B"/>
    <w:rsid w:val="00BF65C7"/>
    <w:rsid w:val="00BF69B8"/>
    <w:rsid w:val="00BF6D28"/>
    <w:rsid w:val="00BF6D4D"/>
    <w:rsid w:val="00BF7664"/>
    <w:rsid w:val="00BF7889"/>
    <w:rsid w:val="00BF793C"/>
    <w:rsid w:val="00BF794A"/>
    <w:rsid w:val="00C0003F"/>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986"/>
    <w:rsid w:val="00C1307E"/>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1FDD"/>
    <w:rsid w:val="00C22183"/>
    <w:rsid w:val="00C22289"/>
    <w:rsid w:val="00C222C9"/>
    <w:rsid w:val="00C223D8"/>
    <w:rsid w:val="00C22438"/>
    <w:rsid w:val="00C2255D"/>
    <w:rsid w:val="00C225BC"/>
    <w:rsid w:val="00C225E7"/>
    <w:rsid w:val="00C22776"/>
    <w:rsid w:val="00C22AB0"/>
    <w:rsid w:val="00C22B9D"/>
    <w:rsid w:val="00C233ED"/>
    <w:rsid w:val="00C2341C"/>
    <w:rsid w:val="00C237AB"/>
    <w:rsid w:val="00C2391C"/>
    <w:rsid w:val="00C2392F"/>
    <w:rsid w:val="00C23D87"/>
    <w:rsid w:val="00C24167"/>
    <w:rsid w:val="00C2447C"/>
    <w:rsid w:val="00C24576"/>
    <w:rsid w:val="00C2472F"/>
    <w:rsid w:val="00C2477A"/>
    <w:rsid w:val="00C2477E"/>
    <w:rsid w:val="00C248C4"/>
    <w:rsid w:val="00C24B3D"/>
    <w:rsid w:val="00C24FCF"/>
    <w:rsid w:val="00C25681"/>
    <w:rsid w:val="00C256AE"/>
    <w:rsid w:val="00C257D1"/>
    <w:rsid w:val="00C25874"/>
    <w:rsid w:val="00C261D1"/>
    <w:rsid w:val="00C2628E"/>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5F3F"/>
    <w:rsid w:val="00C36102"/>
    <w:rsid w:val="00C36170"/>
    <w:rsid w:val="00C361DC"/>
    <w:rsid w:val="00C3621D"/>
    <w:rsid w:val="00C363D6"/>
    <w:rsid w:val="00C3661A"/>
    <w:rsid w:val="00C3677C"/>
    <w:rsid w:val="00C36840"/>
    <w:rsid w:val="00C368CF"/>
    <w:rsid w:val="00C37122"/>
    <w:rsid w:val="00C372ED"/>
    <w:rsid w:val="00C377BC"/>
    <w:rsid w:val="00C37FFA"/>
    <w:rsid w:val="00C403DB"/>
    <w:rsid w:val="00C406E8"/>
    <w:rsid w:val="00C407EA"/>
    <w:rsid w:val="00C40911"/>
    <w:rsid w:val="00C40B56"/>
    <w:rsid w:val="00C40B5B"/>
    <w:rsid w:val="00C40B9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73"/>
    <w:rsid w:val="00C42CD1"/>
    <w:rsid w:val="00C42E55"/>
    <w:rsid w:val="00C431BF"/>
    <w:rsid w:val="00C432A5"/>
    <w:rsid w:val="00C4331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BA4"/>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5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2F2F"/>
    <w:rsid w:val="00C636B0"/>
    <w:rsid w:val="00C63839"/>
    <w:rsid w:val="00C639B8"/>
    <w:rsid w:val="00C63A33"/>
    <w:rsid w:val="00C63B22"/>
    <w:rsid w:val="00C63C9B"/>
    <w:rsid w:val="00C63D54"/>
    <w:rsid w:val="00C641E2"/>
    <w:rsid w:val="00C64243"/>
    <w:rsid w:val="00C64406"/>
    <w:rsid w:val="00C64481"/>
    <w:rsid w:val="00C6468E"/>
    <w:rsid w:val="00C646B0"/>
    <w:rsid w:val="00C6480F"/>
    <w:rsid w:val="00C64AC5"/>
    <w:rsid w:val="00C64B7B"/>
    <w:rsid w:val="00C64CA3"/>
    <w:rsid w:val="00C64D32"/>
    <w:rsid w:val="00C64DC1"/>
    <w:rsid w:val="00C64FEB"/>
    <w:rsid w:val="00C65450"/>
    <w:rsid w:val="00C65494"/>
    <w:rsid w:val="00C6574D"/>
    <w:rsid w:val="00C6575E"/>
    <w:rsid w:val="00C659B1"/>
    <w:rsid w:val="00C65A43"/>
    <w:rsid w:val="00C65BD3"/>
    <w:rsid w:val="00C65BDB"/>
    <w:rsid w:val="00C65BF9"/>
    <w:rsid w:val="00C65D3A"/>
    <w:rsid w:val="00C65D75"/>
    <w:rsid w:val="00C6605D"/>
    <w:rsid w:val="00C660B5"/>
    <w:rsid w:val="00C661EA"/>
    <w:rsid w:val="00C6629D"/>
    <w:rsid w:val="00C66384"/>
    <w:rsid w:val="00C66662"/>
    <w:rsid w:val="00C668D2"/>
    <w:rsid w:val="00C66D31"/>
    <w:rsid w:val="00C6716C"/>
    <w:rsid w:val="00C678B6"/>
    <w:rsid w:val="00C67F27"/>
    <w:rsid w:val="00C70028"/>
    <w:rsid w:val="00C70307"/>
    <w:rsid w:val="00C70400"/>
    <w:rsid w:val="00C70593"/>
    <w:rsid w:val="00C70811"/>
    <w:rsid w:val="00C708B8"/>
    <w:rsid w:val="00C70A40"/>
    <w:rsid w:val="00C70CCC"/>
    <w:rsid w:val="00C7199C"/>
    <w:rsid w:val="00C71E8C"/>
    <w:rsid w:val="00C71FE3"/>
    <w:rsid w:val="00C72196"/>
    <w:rsid w:val="00C7233D"/>
    <w:rsid w:val="00C7238D"/>
    <w:rsid w:val="00C72639"/>
    <w:rsid w:val="00C729E0"/>
    <w:rsid w:val="00C72C26"/>
    <w:rsid w:val="00C72D2A"/>
    <w:rsid w:val="00C72F48"/>
    <w:rsid w:val="00C73255"/>
    <w:rsid w:val="00C73517"/>
    <w:rsid w:val="00C73571"/>
    <w:rsid w:val="00C7374C"/>
    <w:rsid w:val="00C737F4"/>
    <w:rsid w:val="00C73A97"/>
    <w:rsid w:val="00C73C91"/>
    <w:rsid w:val="00C73F9B"/>
    <w:rsid w:val="00C744C8"/>
    <w:rsid w:val="00C74CA9"/>
    <w:rsid w:val="00C74CCD"/>
    <w:rsid w:val="00C74E21"/>
    <w:rsid w:val="00C7506C"/>
    <w:rsid w:val="00C7534C"/>
    <w:rsid w:val="00C753D1"/>
    <w:rsid w:val="00C75467"/>
    <w:rsid w:val="00C75555"/>
    <w:rsid w:val="00C756A1"/>
    <w:rsid w:val="00C75942"/>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4FE"/>
    <w:rsid w:val="00C77688"/>
    <w:rsid w:val="00C7769D"/>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AA"/>
    <w:rsid w:val="00C8104F"/>
    <w:rsid w:val="00C813B0"/>
    <w:rsid w:val="00C81576"/>
    <w:rsid w:val="00C8157F"/>
    <w:rsid w:val="00C816A3"/>
    <w:rsid w:val="00C81B38"/>
    <w:rsid w:val="00C81BA7"/>
    <w:rsid w:val="00C81C2D"/>
    <w:rsid w:val="00C8207D"/>
    <w:rsid w:val="00C82220"/>
    <w:rsid w:val="00C822EF"/>
    <w:rsid w:val="00C82656"/>
    <w:rsid w:val="00C82691"/>
    <w:rsid w:val="00C82693"/>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1D"/>
    <w:rsid w:val="00C85F39"/>
    <w:rsid w:val="00C8623C"/>
    <w:rsid w:val="00C86255"/>
    <w:rsid w:val="00C863A6"/>
    <w:rsid w:val="00C866F4"/>
    <w:rsid w:val="00C8695E"/>
    <w:rsid w:val="00C869C7"/>
    <w:rsid w:val="00C86CAB"/>
    <w:rsid w:val="00C8712C"/>
    <w:rsid w:val="00C87464"/>
    <w:rsid w:val="00C874D0"/>
    <w:rsid w:val="00C87AA2"/>
    <w:rsid w:val="00C87AC4"/>
    <w:rsid w:val="00C87BFF"/>
    <w:rsid w:val="00C87CE5"/>
    <w:rsid w:val="00C87EDC"/>
    <w:rsid w:val="00C87FF4"/>
    <w:rsid w:val="00C90144"/>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31A"/>
    <w:rsid w:val="00C9345C"/>
    <w:rsid w:val="00C938A6"/>
    <w:rsid w:val="00C9477F"/>
    <w:rsid w:val="00C9499F"/>
    <w:rsid w:val="00C949CD"/>
    <w:rsid w:val="00C94B1F"/>
    <w:rsid w:val="00C94BF2"/>
    <w:rsid w:val="00C94CE9"/>
    <w:rsid w:val="00C94DE5"/>
    <w:rsid w:val="00C950AF"/>
    <w:rsid w:val="00C953D6"/>
    <w:rsid w:val="00C95462"/>
    <w:rsid w:val="00C957DB"/>
    <w:rsid w:val="00C95BBE"/>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106C"/>
    <w:rsid w:val="00CA115F"/>
    <w:rsid w:val="00CA126E"/>
    <w:rsid w:val="00CA174C"/>
    <w:rsid w:val="00CA1A7E"/>
    <w:rsid w:val="00CA1C06"/>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51"/>
    <w:rsid w:val="00CA49CE"/>
    <w:rsid w:val="00CA4A1D"/>
    <w:rsid w:val="00CA532D"/>
    <w:rsid w:val="00CA5583"/>
    <w:rsid w:val="00CA567D"/>
    <w:rsid w:val="00CA56C5"/>
    <w:rsid w:val="00CA5FBF"/>
    <w:rsid w:val="00CA6193"/>
    <w:rsid w:val="00CA6227"/>
    <w:rsid w:val="00CA62B1"/>
    <w:rsid w:val="00CA65F0"/>
    <w:rsid w:val="00CA66A8"/>
    <w:rsid w:val="00CA69C3"/>
    <w:rsid w:val="00CA6D12"/>
    <w:rsid w:val="00CA6EBC"/>
    <w:rsid w:val="00CA6F8D"/>
    <w:rsid w:val="00CA70EC"/>
    <w:rsid w:val="00CA7198"/>
    <w:rsid w:val="00CA7439"/>
    <w:rsid w:val="00CA74CA"/>
    <w:rsid w:val="00CA78E9"/>
    <w:rsid w:val="00CA7E2D"/>
    <w:rsid w:val="00CB0176"/>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9EA"/>
    <w:rsid w:val="00CB3B45"/>
    <w:rsid w:val="00CB3C06"/>
    <w:rsid w:val="00CB478D"/>
    <w:rsid w:val="00CB4A7D"/>
    <w:rsid w:val="00CB4BEC"/>
    <w:rsid w:val="00CB4C1B"/>
    <w:rsid w:val="00CB4C64"/>
    <w:rsid w:val="00CB4FB2"/>
    <w:rsid w:val="00CB5320"/>
    <w:rsid w:val="00CB5799"/>
    <w:rsid w:val="00CB581D"/>
    <w:rsid w:val="00CB5A7D"/>
    <w:rsid w:val="00CB5BE6"/>
    <w:rsid w:val="00CB5BE9"/>
    <w:rsid w:val="00CB5C70"/>
    <w:rsid w:val="00CB5CFE"/>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899"/>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4F3D"/>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0E9"/>
    <w:rsid w:val="00CD440C"/>
    <w:rsid w:val="00CD4710"/>
    <w:rsid w:val="00CD47C1"/>
    <w:rsid w:val="00CD4AB0"/>
    <w:rsid w:val="00CD4B26"/>
    <w:rsid w:val="00CD4BFE"/>
    <w:rsid w:val="00CD4D3B"/>
    <w:rsid w:val="00CD4DEB"/>
    <w:rsid w:val="00CD4E01"/>
    <w:rsid w:val="00CD4ED4"/>
    <w:rsid w:val="00CD4FE8"/>
    <w:rsid w:val="00CD5260"/>
    <w:rsid w:val="00CD5483"/>
    <w:rsid w:val="00CD54A2"/>
    <w:rsid w:val="00CD54D4"/>
    <w:rsid w:val="00CD5567"/>
    <w:rsid w:val="00CD57C8"/>
    <w:rsid w:val="00CD5ACE"/>
    <w:rsid w:val="00CD5BC4"/>
    <w:rsid w:val="00CD5D97"/>
    <w:rsid w:val="00CD5E06"/>
    <w:rsid w:val="00CD6496"/>
    <w:rsid w:val="00CD6682"/>
    <w:rsid w:val="00CD6864"/>
    <w:rsid w:val="00CD6980"/>
    <w:rsid w:val="00CD6EF6"/>
    <w:rsid w:val="00CD711A"/>
    <w:rsid w:val="00CD72D9"/>
    <w:rsid w:val="00CD7479"/>
    <w:rsid w:val="00CD759B"/>
    <w:rsid w:val="00CD790D"/>
    <w:rsid w:val="00CD7A74"/>
    <w:rsid w:val="00CD7D2E"/>
    <w:rsid w:val="00CD7DA1"/>
    <w:rsid w:val="00CE021E"/>
    <w:rsid w:val="00CE0B26"/>
    <w:rsid w:val="00CE0F6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802"/>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377"/>
    <w:rsid w:val="00CF5440"/>
    <w:rsid w:val="00CF5520"/>
    <w:rsid w:val="00CF5555"/>
    <w:rsid w:val="00CF55A5"/>
    <w:rsid w:val="00CF562F"/>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405"/>
    <w:rsid w:val="00CF77A5"/>
    <w:rsid w:val="00CF7952"/>
    <w:rsid w:val="00CF7DF0"/>
    <w:rsid w:val="00D00090"/>
    <w:rsid w:val="00D00321"/>
    <w:rsid w:val="00D0063B"/>
    <w:rsid w:val="00D00B73"/>
    <w:rsid w:val="00D00B82"/>
    <w:rsid w:val="00D00CC2"/>
    <w:rsid w:val="00D00DF7"/>
    <w:rsid w:val="00D01005"/>
    <w:rsid w:val="00D013DA"/>
    <w:rsid w:val="00D013E9"/>
    <w:rsid w:val="00D0144F"/>
    <w:rsid w:val="00D01722"/>
    <w:rsid w:val="00D01758"/>
    <w:rsid w:val="00D01828"/>
    <w:rsid w:val="00D01830"/>
    <w:rsid w:val="00D0195F"/>
    <w:rsid w:val="00D0198B"/>
    <w:rsid w:val="00D01B9B"/>
    <w:rsid w:val="00D020FC"/>
    <w:rsid w:val="00D02248"/>
    <w:rsid w:val="00D024B4"/>
    <w:rsid w:val="00D0262B"/>
    <w:rsid w:val="00D02677"/>
    <w:rsid w:val="00D02906"/>
    <w:rsid w:val="00D02959"/>
    <w:rsid w:val="00D02BBB"/>
    <w:rsid w:val="00D02C40"/>
    <w:rsid w:val="00D030EF"/>
    <w:rsid w:val="00D031FE"/>
    <w:rsid w:val="00D032E8"/>
    <w:rsid w:val="00D03499"/>
    <w:rsid w:val="00D03598"/>
    <w:rsid w:val="00D03620"/>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41"/>
    <w:rsid w:val="00D11069"/>
    <w:rsid w:val="00D11104"/>
    <w:rsid w:val="00D11AC5"/>
    <w:rsid w:val="00D11E7C"/>
    <w:rsid w:val="00D1206D"/>
    <w:rsid w:val="00D120C6"/>
    <w:rsid w:val="00D12359"/>
    <w:rsid w:val="00D12417"/>
    <w:rsid w:val="00D12600"/>
    <w:rsid w:val="00D12842"/>
    <w:rsid w:val="00D1286F"/>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5C97"/>
    <w:rsid w:val="00D16BB5"/>
    <w:rsid w:val="00D16FCB"/>
    <w:rsid w:val="00D173F5"/>
    <w:rsid w:val="00D178A0"/>
    <w:rsid w:val="00D17CE2"/>
    <w:rsid w:val="00D17D2F"/>
    <w:rsid w:val="00D20710"/>
    <w:rsid w:val="00D20805"/>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580"/>
    <w:rsid w:val="00D2260A"/>
    <w:rsid w:val="00D228D9"/>
    <w:rsid w:val="00D22B04"/>
    <w:rsid w:val="00D22C0A"/>
    <w:rsid w:val="00D22F53"/>
    <w:rsid w:val="00D23041"/>
    <w:rsid w:val="00D2327B"/>
    <w:rsid w:val="00D23289"/>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36"/>
    <w:rsid w:val="00D25927"/>
    <w:rsid w:val="00D25943"/>
    <w:rsid w:val="00D25CFE"/>
    <w:rsid w:val="00D25DAA"/>
    <w:rsid w:val="00D25EA1"/>
    <w:rsid w:val="00D25FC8"/>
    <w:rsid w:val="00D26036"/>
    <w:rsid w:val="00D26230"/>
    <w:rsid w:val="00D26492"/>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56D"/>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215"/>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7F7"/>
    <w:rsid w:val="00D45839"/>
    <w:rsid w:val="00D458B3"/>
    <w:rsid w:val="00D458B4"/>
    <w:rsid w:val="00D459A5"/>
    <w:rsid w:val="00D459A9"/>
    <w:rsid w:val="00D45CB3"/>
    <w:rsid w:val="00D45DD6"/>
    <w:rsid w:val="00D45EBC"/>
    <w:rsid w:val="00D45F34"/>
    <w:rsid w:val="00D464C7"/>
    <w:rsid w:val="00D46634"/>
    <w:rsid w:val="00D46997"/>
    <w:rsid w:val="00D46BF7"/>
    <w:rsid w:val="00D46C97"/>
    <w:rsid w:val="00D46CCC"/>
    <w:rsid w:val="00D46EBB"/>
    <w:rsid w:val="00D470E1"/>
    <w:rsid w:val="00D47284"/>
    <w:rsid w:val="00D47363"/>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621"/>
    <w:rsid w:val="00D50671"/>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0D"/>
    <w:rsid w:val="00D54333"/>
    <w:rsid w:val="00D543AD"/>
    <w:rsid w:val="00D545A1"/>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6C7"/>
    <w:rsid w:val="00D567C1"/>
    <w:rsid w:val="00D568C7"/>
    <w:rsid w:val="00D569D6"/>
    <w:rsid w:val="00D56AB8"/>
    <w:rsid w:val="00D56EE7"/>
    <w:rsid w:val="00D57021"/>
    <w:rsid w:val="00D573E2"/>
    <w:rsid w:val="00D5758C"/>
    <w:rsid w:val="00D575B1"/>
    <w:rsid w:val="00D57751"/>
    <w:rsid w:val="00D5790C"/>
    <w:rsid w:val="00D579BE"/>
    <w:rsid w:val="00D57B6D"/>
    <w:rsid w:val="00D602EF"/>
    <w:rsid w:val="00D60318"/>
    <w:rsid w:val="00D6061F"/>
    <w:rsid w:val="00D60694"/>
    <w:rsid w:val="00D60700"/>
    <w:rsid w:val="00D607AA"/>
    <w:rsid w:val="00D60A75"/>
    <w:rsid w:val="00D60DC4"/>
    <w:rsid w:val="00D6116A"/>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F8"/>
    <w:rsid w:val="00D63597"/>
    <w:rsid w:val="00D63A22"/>
    <w:rsid w:val="00D63B1A"/>
    <w:rsid w:val="00D63C6C"/>
    <w:rsid w:val="00D63E66"/>
    <w:rsid w:val="00D63F81"/>
    <w:rsid w:val="00D6443E"/>
    <w:rsid w:val="00D64472"/>
    <w:rsid w:val="00D646C0"/>
    <w:rsid w:val="00D64701"/>
    <w:rsid w:val="00D64EDA"/>
    <w:rsid w:val="00D653DA"/>
    <w:rsid w:val="00D65479"/>
    <w:rsid w:val="00D65876"/>
    <w:rsid w:val="00D65B35"/>
    <w:rsid w:val="00D65C98"/>
    <w:rsid w:val="00D65DBF"/>
    <w:rsid w:val="00D666D0"/>
    <w:rsid w:val="00D6712F"/>
    <w:rsid w:val="00D671D0"/>
    <w:rsid w:val="00D67890"/>
    <w:rsid w:val="00D67A7E"/>
    <w:rsid w:val="00D67BEC"/>
    <w:rsid w:val="00D67CF3"/>
    <w:rsid w:val="00D67EC7"/>
    <w:rsid w:val="00D70088"/>
    <w:rsid w:val="00D70159"/>
    <w:rsid w:val="00D7045C"/>
    <w:rsid w:val="00D70520"/>
    <w:rsid w:val="00D70627"/>
    <w:rsid w:val="00D7083B"/>
    <w:rsid w:val="00D70B9C"/>
    <w:rsid w:val="00D70FD1"/>
    <w:rsid w:val="00D711B4"/>
    <w:rsid w:val="00D7147E"/>
    <w:rsid w:val="00D717F4"/>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CDC"/>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DC5"/>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036"/>
    <w:rsid w:val="00D8216D"/>
    <w:rsid w:val="00D821C5"/>
    <w:rsid w:val="00D822F2"/>
    <w:rsid w:val="00D823FE"/>
    <w:rsid w:val="00D82559"/>
    <w:rsid w:val="00D8290F"/>
    <w:rsid w:val="00D8299A"/>
    <w:rsid w:val="00D829FC"/>
    <w:rsid w:val="00D82CA2"/>
    <w:rsid w:val="00D82DCC"/>
    <w:rsid w:val="00D82EBE"/>
    <w:rsid w:val="00D831DE"/>
    <w:rsid w:val="00D835D0"/>
    <w:rsid w:val="00D8375C"/>
    <w:rsid w:val="00D838D5"/>
    <w:rsid w:val="00D83FC2"/>
    <w:rsid w:val="00D8409A"/>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AC2"/>
    <w:rsid w:val="00D87B1F"/>
    <w:rsid w:val="00D87B29"/>
    <w:rsid w:val="00D87BFF"/>
    <w:rsid w:val="00D87D91"/>
    <w:rsid w:val="00D90041"/>
    <w:rsid w:val="00D9095A"/>
    <w:rsid w:val="00D90A46"/>
    <w:rsid w:val="00D90AF3"/>
    <w:rsid w:val="00D90C7E"/>
    <w:rsid w:val="00D90C9D"/>
    <w:rsid w:val="00D90CA7"/>
    <w:rsid w:val="00D90F39"/>
    <w:rsid w:val="00D90FE5"/>
    <w:rsid w:val="00D91EAE"/>
    <w:rsid w:val="00D91F42"/>
    <w:rsid w:val="00D925F6"/>
    <w:rsid w:val="00D92919"/>
    <w:rsid w:val="00D92ABF"/>
    <w:rsid w:val="00D92B68"/>
    <w:rsid w:val="00D92DA6"/>
    <w:rsid w:val="00D92F13"/>
    <w:rsid w:val="00D93215"/>
    <w:rsid w:val="00D9344A"/>
    <w:rsid w:val="00D935E4"/>
    <w:rsid w:val="00D93716"/>
    <w:rsid w:val="00D937BD"/>
    <w:rsid w:val="00D93840"/>
    <w:rsid w:val="00D93A7B"/>
    <w:rsid w:val="00D93CF1"/>
    <w:rsid w:val="00D93F13"/>
    <w:rsid w:val="00D940E6"/>
    <w:rsid w:val="00D9415C"/>
    <w:rsid w:val="00D94406"/>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66"/>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881"/>
    <w:rsid w:val="00DA4922"/>
    <w:rsid w:val="00DA4D0A"/>
    <w:rsid w:val="00DA4E52"/>
    <w:rsid w:val="00DA51A9"/>
    <w:rsid w:val="00DA5323"/>
    <w:rsid w:val="00DA59CA"/>
    <w:rsid w:val="00DA5A2B"/>
    <w:rsid w:val="00DA5B6E"/>
    <w:rsid w:val="00DA5E93"/>
    <w:rsid w:val="00DA5F1C"/>
    <w:rsid w:val="00DA637A"/>
    <w:rsid w:val="00DA6405"/>
    <w:rsid w:val="00DA662C"/>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7DF"/>
    <w:rsid w:val="00DB1971"/>
    <w:rsid w:val="00DB1FE0"/>
    <w:rsid w:val="00DB23D7"/>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601"/>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0FFE"/>
    <w:rsid w:val="00DC1164"/>
    <w:rsid w:val="00DC1328"/>
    <w:rsid w:val="00DC16B3"/>
    <w:rsid w:val="00DC18CE"/>
    <w:rsid w:val="00DC19AE"/>
    <w:rsid w:val="00DC1A3B"/>
    <w:rsid w:val="00DC1ADE"/>
    <w:rsid w:val="00DC222C"/>
    <w:rsid w:val="00DC224A"/>
    <w:rsid w:val="00DC2255"/>
    <w:rsid w:val="00DC23AF"/>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A1C"/>
    <w:rsid w:val="00DC4B2C"/>
    <w:rsid w:val="00DC4FB4"/>
    <w:rsid w:val="00DC520E"/>
    <w:rsid w:val="00DC56A3"/>
    <w:rsid w:val="00DC5C03"/>
    <w:rsid w:val="00DC5C15"/>
    <w:rsid w:val="00DC5C9C"/>
    <w:rsid w:val="00DC5DA5"/>
    <w:rsid w:val="00DC6202"/>
    <w:rsid w:val="00DC62F6"/>
    <w:rsid w:val="00DC62F8"/>
    <w:rsid w:val="00DC63D3"/>
    <w:rsid w:val="00DC696F"/>
    <w:rsid w:val="00DC6A22"/>
    <w:rsid w:val="00DC6A5A"/>
    <w:rsid w:val="00DC6B04"/>
    <w:rsid w:val="00DC6B50"/>
    <w:rsid w:val="00DC6DD0"/>
    <w:rsid w:val="00DC7011"/>
    <w:rsid w:val="00DC70C2"/>
    <w:rsid w:val="00DC71DC"/>
    <w:rsid w:val="00DC746D"/>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2E3"/>
    <w:rsid w:val="00DD546B"/>
    <w:rsid w:val="00DD55E0"/>
    <w:rsid w:val="00DD572D"/>
    <w:rsid w:val="00DD58AE"/>
    <w:rsid w:val="00DD5A71"/>
    <w:rsid w:val="00DD5BF0"/>
    <w:rsid w:val="00DD5EAA"/>
    <w:rsid w:val="00DD5F73"/>
    <w:rsid w:val="00DD603D"/>
    <w:rsid w:val="00DD610C"/>
    <w:rsid w:val="00DD61E9"/>
    <w:rsid w:val="00DD62A3"/>
    <w:rsid w:val="00DD6863"/>
    <w:rsid w:val="00DD6C11"/>
    <w:rsid w:val="00DD6C5B"/>
    <w:rsid w:val="00DD6C6D"/>
    <w:rsid w:val="00DD703A"/>
    <w:rsid w:val="00DD70BA"/>
    <w:rsid w:val="00DD7428"/>
    <w:rsid w:val="00DD75DD"/>
    <w:rsid w:val="00DD78CA"/>
    <w:rsid w:val="00DD7B48"/>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5B0"/>
    <w:rsid w:val="00DE266E"/>
    <w:rsid w:val="00DE2CC7"/>
    <w:rsid w:val="00DE2CFA"/>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19F"/>
    <w:rsid w:val="00DE534C"/>
    <w:rsid w:val="00DE57F3"/>
    <w:rsid w:val="00DE5B89"/>
    <w:rsid w:val="00DE5C90"/>
    <w:rsid w:val="00DE5E46"/>
    <w:rsid w:val="00DE605C"/>
    <w:rsid w:val="00DE60CE"/>
    <w:rsid w:val="00DE6586"/>
    <w:rsid w:val="00DE66A9"/>
    <w:rsid w:val="00DE6A0B"/>
    <w:rsid w:val="00DE6BBD"/>
    <w:rsid w:val="00DE704B"/>
    <w:rsid w:val="00DE70F1"/>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294"/>
    <w:rsid w:val="00DF143C"/>
    <w:rsid w:val="00DF1559"/>
    <w:rsid w:val="00DF192B"/>
    <w:rsid w:val="00DF1BA7"/>
    <w:rsid w:val="00DF1E1C"/>
    <w:rsid w:val="00DF247E"/>
    <w:rsid w:val="00DF2800"/>
    <w:rsid w:val="00DF2920"/>
    <w:rsid w:val="00DF2B08"/>
    <w:rsid w:val="00DF2D8E"/>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063"/>
    <w:rsid w:val="00DF6194"/>
    <w:rsid w:val="00DF6285"/>
    <w:rsid w:val="00DF6777"/>
    <w:rsid w:val="00DF6828"/>
    <w:rsid w:val="00DF6CD2"/>
    <w:rsid w:val="00DF6D84"/>
    <w:rsid w:val="00DF6D9B"/>
    <w:rsid w:val="00DF7047"/>
    <w:rsid w:val="00DF7232"/>
    <w:rsid w:val="00DF7288"/>
    <w:rsid w:val="00DF732F"/>
    <w:rsid w:val="00DF747F"/>
    <w:rsid w:val="00DF74EE"/>
    <w:rsid w:val="00DF777C"/>
    <w:rsid w:val="00DF785C"/>
    <w:rsid w:val="00DF78C8"/>
    <w:rsid w:val="00DF7D0E"/>
    <w:rsid w:val="00DF7E51"/>
    <w:rsid w:val="00DF7ED2"/>
    <w:rsid w:val="00E0058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088"/>
    <w:rsid w:val="00E04260"/>
    <w:rsid w:val="00E0427E"/>
    <w:rsid w:val="00E045C2"/>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273"/>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8D"/>
    <w:rsid w:val="00E143C2"/>
    <w:rsid w:val="00E14594"/>
    <w:rsid w:val="00E14844"/>
    <w:rsid w:val="00E1492C"/>
    <w:rsid w:val="00E14C6B"/>
    <w:rsid w:val="00E14D2D"/>
    <w:rsid w:val="00E1503B"/>
    <w:rsid w:val="00E1509B"/>
    <w:rsid w:val="00E15281"/>
    <w:rsid w:val="00E1576F"/>
    <w:rsid w:val="00E15893"/>
    <w:rsid w:val="00E159AD"/>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47F"/>
    <w:rsid w:val="00E206FF"/>
    <w:rsid w:val="00E209FC"/>
    <w:rsid w:val="00E20C1D"/>
    <w:rsid w:val="00E20D2B"/>
    <w:rsid w:val="00E21110"/>
    <w:rsid w:val="00E211F6"/>
    <w:rsid w:val="00E212E9"/>
    <w:rsid w:val="00E21325"/>
    <w:rsid w:val="00E214D4"/>
    <w:rsid w:val="00E21526"/>
    <w:rsid w:val="00E21575"/>
    <w:rsid w:val="00E219CB"/>
    <w:rsid w:val="00E21AAE"/>
    <w:rsid w:val="00E21E96"/>
    <w:rsid w:val="00E2202E"/>
    <w:rsid w:val="00E22086"/>
    <w:rsid w:val="00E220BA"/>
    <w:rsid w:val="00E2214A"/>
    <w:rsid w:val="00E22596"/>
    <w:rsid w:val="00E22642"/>
    <w:rsid w:val="00E2291E"/>
    <w:rsid w:val="00E22938"/>
    <w:rsid w:val="00E22A36"/>
    <w:rsid w:val="00E22AF3"/>
    <w:rsid w:val="00E22B50"/>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C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6FBE"/>
    <w:rsid w:val="00E271BB"/>
    <w:rsid w:val="00E275D8"/>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8FF"/>
    <w:rsid w:val="00E32B2C"/>
    <w:rsid w:val="00E32EB8"/>
    <w:rsid w:val="00E32F30"/>
    <w:rsid w:val="00E33150"/>
    <w:rsid w:val="00E3348A"/>
    <w:rsid w:val="00E33696"/>
    <w:rsid w:val="00E33A22"/>
    <w:rsid w:val="00E33CBA"/>
    <w:rsid w:val="00E343E3"/>
    <w:rsid w:val="00E34591"/>
    <w:rsid w:val="00E3483D"/>
    <w:rsid w:val="00E349EA"/>
    <w:rsid w:val="00E34B44"/>
    <w:rsid w:val="00E34DB8"/>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ED4"/>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B3F"/>
    <w:rsid w:val="00E51CE8"/>
    <w:rsid w:val="00E524F7"/>
    <w:rsid w:val="00E52E45"/>
    <w:rsid w:val="00E530E6"/>
    <w:rsid w:val="00E537F7"/>
    <w:rsid w:val="00E53B86"/>
    <w:rsid w:val="00E542BB"/>
    <w:rsid w:val="00E54911"/>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423"/>
    <w:rsid w:val="00E60561"/>
    <w:rsid w:val="00E6072E"/>
    <w:rsid w:val="00E60734"/>
    <w:rsid w:val="00E60C2E"/>
    <w:rsid w:val="00E60E30"/>
    <w:rsid w:val="00E610C8"/>
    <w:rsid w:val="00E614DB"/>
    <w:rsid w:val="00E61921"/>
    <w:rsid w:val="00E61F19"/>
    <w:rsid w:val="00E61FF0"/>
    <w:rsid w:val="00E62033"/>
    <w:rsid w:val="00E6208D"/>
    <w:rsid w:val="00E62147"/>
    <w:rsid w:val="00E621CC"/>
    <w:rsid w:val="00E62215"/>
    <w:rsid w:val="00E62527"/>
    <w:rsid w:val="00E625E1"/>
    <w:rsid w:val="00E626CB"/>
    <w:rsid w:val="00E628EF"/>
    <w:rsid w:val="00E62DDA"/>
    <w:rsid w:val="00E63316"/>
    <w:rsid w:val="00E63333"/>
    <w:rsid w:val="00E63670"/>
    <w:rsid w:val="00E63979"/>
    <w:rsid w:val="00E63992"/>
    <w:rsid w:val="00E63A0F"/>
    <w:rsid w:val="00E63E58"/>
    <w:rsid w:val="00E64121"/>
    <w:rsid w:val="00E649B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049"/>
    <w:rsid w:val="00E70176"/>
    <w:rsid w:val="00E7018D"/>
    <w:rsid w:val="00E7035E"/>
    <w:rsid w:val="00E70F01"/>
    <w:rsid w:val="00E7142B"/>
    <w:rsid w:val="00E71528"/>
    <w:rsid w:val="00E71EEF"/>
    <w:rsid w:val="00E723A7"/>
    <w:rsid w:val="00E72455"/>
    <w:rsid w:val="00E72AB4"/>
    <w:rsid w:val="00E72E49"/>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329"/>
    <w:rsid w:val="00E75510"/>
    <w:rsid w:val="00E75512"/>
    <w:rsid w:val="00E7553D"/>
    <w:rsid w:val="00E75872"/>
    <w:rsid w:val="00E759DD"/>
    <w:rsid w:val="00E75B3A"/>
    <w:rsid w:val="00E75DAD"/>
    <w:rsid w:val="00E75E43"/>
    <w:rsid w:val="00E762D4"/>
    <w:rsid w:val="00E765D7"/>
    <w:rsid w:val="00E766EA"/>
    <w:rsid w:val="00E76854"/>
    <w:rsid w:val="00E76A1A"/>
    <w:rsid w:val="00E76A94"/>
    <w:rsid w:val="00E76DAC"/>
    <w:rsid w:val="00E76F1B"/>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2F"/>
    <w:rsid w:val="00E835A2"/>
    <w:rsid w:val="00E838C1"/>
    <w:rsid w:val="00E839A0"/>
    <w:rsid w:val="00E83A4A"/>
    <w:rsid w:val="00E83BFE"/>
    <w:rsid w:val="00E83C5B"/>
    <w:rsid w:val="00E83F4B"/>
    <w:rsid w:val="00E84235"/>
    <w:rsid w:val="00E84276"/>
    <w:rsid w:val="00E84442"/>
    <w:rsid w:val="00E84689"/>
    <w:rsid w:val="00E84990"/>
    <w:rsid w:val="00E849A5"/>
    <w:rsid w:val="00E84FF1"/>
    <w:rsid w:val="00E85158"/>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35"/>
    <w:rsid w:val="00E919BA"/>
    <w:rsid w:val="00E91B8A"/>
    <w:rsid w:val="00E91F66"/>
    <w:rsid w:val="00E9258A"/>
    <w:rsid w:val="00E9267D"/>
    <w:rsid w:val="00E927E6"/>
    <w:rsid w:val="00E92B63"/>
    <w:rsid w:val="00E92C11"/>
    <w:rsid w:val="00E92C63"/>
    <w:rsid w:val="00E92DA1"/>
    <w:rsid w:val="00E92E49"/>
    <w:rsid w:val="00E93184"/>
    <w:rsid w:val="00E93589"/>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97F98"/>
    <w:rsid w:val="00EA0015"/>
    <w:rsid w:val="00EA006D"/>
    <w:rsid w:val="00EA01E9"/>
    <w:rsid w:val="00EA0203"/>
    <w:rsid w:val="00EA03D4"/>
    <w:rsid w:val="00EA073A"/>
    <w:rsid w:val="00EA0860"/>
    <w:rsid w:val="00EA08C1"/>
    <w:rsid w:val="00EA0D8E"/>
    <w:rsid w:val="00EA0E1A"/>
    <w:rsid w:val="00EA0FCF"/>
    <w:rsid w:val="00EA11A5"/>
    <w:rsid w:val="00EA1B92"/>
    <w:rsid w:val="00EA1C76"/>
    <w:rsid w:val="00EA1D43"/>
    <w:rsid w:val="00EA1E2C"/>
    <w:rsid w:val="00EA1FC8"/>
    <w:rsid w:val="00EA21ED"/>
    <w:rsid w:val="00EA25BA"/>
    <w:rsid w:val="00EA25CF"/>
    <w:rsid w:val="00EA26CE"/>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1AC"/>
    <w:rsid w:val="00EA4327"/>
    <w:rsid w:val="00EA481B"/>
    <w:rsid w:val="00EA4B85"/>
    <w:rsid w:val="00EA4F53"/>
    <w:rsid w:val="00EA4F5E"/>
    <w:rsid w:val="00EA53D4"/>
    <w:rsid w:val="00EA5B7C"/>
    <w:rsid w:val="00EA5DC1"/>
    <w:rsid w:val="00EA5E39"/>
    <w:rsid w:val="00EA5E94"/>
    <w:rsid w:val="00EA601F"/>
    <w:rsid w:val="00EA668E"/>
    <w:rsid w:val="00EA69D7"/>
    <w:rsid w:val="00EA69DB"/>
    <w:rsid w:val="00EA6E07"/>
    <w:rsid w:val="00EA6F71"/>
    <w:rsid w:val="00EA709C"/>
    <w:rsid w:val="00EA778F"/>
    <w:rsid w:val="00EA7A7D"/>
    <w:rsid w:val="00EA7AC3"/>
    <w:rsid w:val="00EA7D0F"/>
    <w:rsid w:val="00EA7D63"/>
    <w:rsid w:val="00EA7D64"/>
    <w:rsid w:val="00EA7E02"/>
    <w:rsid w:val="00EA7E14"/>
    <w:rsid w:val="00EB030C"/>
    <w:rsid w:val="00EB04FE"/>
    <w:rsid w:val="00EB0F38"/>
    <w:rsid w:val="00EB11EC"/>
    <w:rsid w:val="00EB13FE"/>
    <w:rsid w:val="00EB145B"/>
    <w:rsid w:val="00EB153B"/>
    <w:rsid w:val="00EB19B1"/>
    <w:rsid w:val="00EB19F9"/>
    <w:rsid w:val="00EB1B37"/>
    <w:rsid w:val="00EB1BBB"/>
    <w:rsid w:val="00EB1E70"/>
    <w:rsid w:val="00EB1F2C"/>
    <w:rsid w:val="00EB2110"/>
    <w:rsid w:val="00EB2113"/>
    <w:rsid w:val="00EB2361"/>
    <w:rsid w:val="00EB241D"/>
    <w:rsid w:val="00EB2721"/>
    <w:rsid w:val="00EB2A89"/>
    <w:rsid w:val="00EB2D87"/>
    <w:rsid w:val="00EB2E11"/>
    <w:rsid w:val="00EB31A7"/>
    <w:rsid w:val="00EB3773"/>
    <w:rsid w:val="00EB3F39"/>
    <w:rsid w:val="00EB3FD1"/>
    <w:rsid w:val="00EB41B4"/>
    <w:rsid w:val="00EB4220"/>
    <w:rsid w:val="00EB4523"/>
    <w:rsid w:val="00EB4721"/>
    <w:rsid w:val="00EB4AEE"/>
    <w:rsid w:val="00EB53AC"/>
    <w:rsid w:val="00EB5647"/>
    <w:rsid w:val="00EB584A"/>
    <w:rsid w:val="00EB5DD5"/>
    <w:rsid w:val="00EB5DE7"/>
    <w:rsid w:val="00EB5EEA"/>
    <w:rsid w:val="00EB6083"/>
    <w:rsid w:val="00EB61FC"/>
    <w:rsid w:val="00EB6368"/>
    <w:rsid w:val="00EB6399"/>
    <w:rsid w:val="00EB66EB"/>
    <w:rsid w:val="00EB6764"/>
    <w:rsid w:val="00EB6B73"/>
    <w:rsid w:val="00EB6E38"/>
    <w:rsid w:val="00EB6FAC"/>
    <w:rsid w:val="00EB7013"/>
    <w:rsid w:val="00EB763C"/>
    <w:rsid w:val="00EB7F05"/>
    <w:rsid w:val="00EB7F25"/>
    <w:rsid w:val="00EC0140"/>
    <w:rsid w:val="00EC0583"/>
    <w:rsid w:val="00EC05EB"/>
    <w:rsid w:val="00EC0842"/>
    <w:rsid w:val="00EC0954"/>
    <w:rsid w:val="00EC0974"/>
    <w:rsid w:val="00EC0A49"/>
    <w:rsid w:val="00EC0CBC"/>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676"/>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0EE3"/>
    <w:rsid w:val="00ED104D"/>
    <w:rsid w:val="00ED1577"/>
    <w:rsid w:val="00ED1A97"/>
    <w:rsid w:val="00ED1B1A"/>
    <w:rsid w:val="00ED1BBC"/>
    <w:rsid w:val="00ED1C44"/>
    <w:rsid w:val="00ED1E20"/>
    <w:rsid w:val="00ED20CA"/>
    <w:rsid w:val="00ED2125"/>
    <w:rsid w:val="00ED2366"/>
    <w:rsid w:val="00ED2504"/>
    <w:rsid w:val="00ED250F"/>
    <w:rsid w:val="00ED26DF"/>
    <w:rsid w:val="00ED2817"/>
    <w:rsid w:val="00ED2A62"/>
    <w:rsid w:val="00ED2BFF"/>
    <w:rsid w:val="00ED2FDD"/>
    <w:rsid w:val="00ED3326"/>
    <w:rsid w:val="00ED35C2"/>
    <w:rsid w:val="00ED38B3"/>
    <w:rsid w:val="00ED3A53"/>
    <w:rsid w:val="00ED3B6C"/>
    <w:rsid w:val="00ED443B"/>
    <w:rsid w:val="00ED4591"/>
    <w:rsid w:val="00ED47D4"/>
    <w:rsid w:val="00ED4A1D"/>
    <w:rsid w:val="00ED4F53"/>
    <w:rsid w:val="00ED54F6"/>
    <w:rsid w:val="00ED572D"/>
    <w:rsid w:val="00ED5858"/>
    <w:rsid w:val="00ED5898"/>
    <w:rsid w:val="00ED598F"/>
    <w:rsid w:val="00ED5B30"/>
    <w:rsid w:val="00ED5D44"/>
    <w:rsid w:val="00ED6078"/>
    <w:rsid w:val="00ED6128"/>
    <w:rsid w:val="00ED669A"/>
    <w:rsid w:val="00ED6B0F"/>
    <w:rsid w:val="00ED6C92"/>
    <w:rsid w:val="00ED6E00"/>
    <w:rsid w:val="00ED6E13"/>
    <w:rsid w:val="00ED75FA"/>
    <w:rsid w:val="00ED7837"/>
    <w:rsid w:val="00ED7DFE"/>
    <w:rsid w:val="00EE0117"/>
    <w:rsid w:val="00EE04E6"/>
    <w:rsid w:val="00EE07E6"/>
    <w:rsid w:val="00EE0891"/>
    <w:rsid w:val="00EE091D"/>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3A93"/>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09"/>
    <w:rsid w:val="00EE66BB"/>
    <w:rsid w:val="00EE675E"/>
    <w:rsid w:val="00EE6F3F"/>
    <w:rsid w:val="00EE6F9D"/>
    <w:rsid w:val="00EE76A9"/>
    <w:rsid w:val="00EE771B"/>
    <w:rsid w:val="00EE78D9"/>
    <w:rsid w:val="00EE79A3"/>
    <w:rsid w:val="00EE7B4B"/>
    <w:rsid w:val="00EE7C27"/>
    <w:rsid w:val="00EE7D09"/>
    <w:rsid w:val="00EE7D4E"/>
    <w:rsid w:val="00EE7FA7"/>
    <w:rsid w:val="00EF0061"/>
    <w:rsid w:val="00EF03BB"/>
    <w:rsid w:val="00EF0BCA"/>
    <w:rsid w:val="00EF0C6A"/>
    <w:rsid w:val="00EF0C6C"/>
    <w:rsid w:val="00EF1160"/>
    <w:rsid w:val="00EF14B7"/>
    <w:rsid w:val="00EF191E"/>
    <w:rsid w:val="00EF1DDD"/>
    <w:rsid w:val="00EF1F06"/>
    <w:rsid w:val="00EF1F14"/>
    <w:rsid w:val="00EF1F82"/>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3CC"/>
    <w:rsid w:val="00EF5486"/>
    <w:rsid w:val="00EF556A"/>
    <w:rsid w:val="00EF596F"/>
    <w:rsid w:val="00EF5E1F"/>
    <w:rsid w:val="00EF5FE4"/>
    <w:rsid w:val="00EF611B"/>
    <w:rsid w:val="00EF633C"/>
    <w:rsid w:val="00EF6493"/>
    <w:rsid w:val="00EF6523"/>
    <w:rsid w:val="00EF69F9"/>
    <w:rsid w:val="00EF6A07"/>
    <w:rsid w:val="00EF6B9F"/>
    <w:rsid w:val="00EF6CB5"/>
    <w:rsid w:val="00EF6DC2"/>
    <w:rsid w:val="00EF6FD0"/>
    <w:rsid w:val="00EF7323"/>
    <w:rsid w:val="00EF7502"/>
    <w:rsid w:val="00EF7891"/>
    <w:rsid w:val="00EF7D9F"/>
    <w:rsid w:val="00F00011"/>
    <w:rsid w:val="00F00413"/>
    <w:rsid w:val="00F00B31"/>
    <w:rsid w:val="00F00BD7"/>
    <w:rsid w:val="00F00BFF"/>
    <w:rsid w:val="00F00CE0"/>
    <w:rsid w:val="00F00E9B"/>
    <w:rsid w:val="00F015D5"/>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6735"/>
    <w:rsid w:val="00F0716D"/>
    <w:rsid w:val="00F071A8"/>
    <w:rsid w:val="00F072C2"/>
    <w:rsid w:val="00F073BA"/>
    <w:rsid w:val="00F0786D"/>
    <w:rsid w:val="00F07890"/>
    <w:rsid w:val="00F07B59"/>
    <w:rsid w:val="00F07CFD"/>
    <w:rsid w:val="00F07D59"/>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06"/>
    <w:rsid w:val="00F134D0"/>
    <w:rsid w:val="00F138FC"/>
    <w:rsid w:val="00F13DB2"/>
    <w:rsid w:val="00F1449C"/>
    <w:rsid w:val="00F1451C"/>
    <w:rsid w:val="00F14AC5"/>
    <w:rsid w:val="00F14B21"/>
    <w:rsid w:val="00F14BD7"/>
    <w:rsid w:val="00F14D25"/>
    <w:rsid w:val="00F14DC8"/>
    <w:rsid w:val="00F15255"/>
    <w:rsid w:val="00F1531B"/>
    <w:rsid w:val="00F155C0"/>
    <w:rsid w:val="00F1562C"/>
    <w:rsid w:val="00F156DE"/>
    <w:rsid w:val="00F15774"/>
    <w:rsid w:val="00F159FA"/>
    <w:rsid w:val="00F15BB1"/>
    <w:rsid w:val="00F15BE1"/>
    <w:rsid w:val="00F15E24"/>
    <w:rsid w:val="00F162CB"/>
    <w:rsid w:val="00F1649E"/>
    <w:rsid w:val="00F16552"/>
    <w:rsid w:val="00F16682"/>
    <w:rsid w:val="00F1676C"/>
    <w:rsid w:val="00F16921"/>
    <w:rsid w:val="00F16A80"/>
    <w:rsid w:val="00F1735C"/>
    <w:rsid w:val="00F174DB"/>
    <w:rsid w:val="00F17945"/>
    <w:rsid w:val="00F17C0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B32"/>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10"/>
    <w:rsid w:val="00F244A0"/>
    <w:rsid w:val="00F245FF"/>
    <w:rsid w:val="00F246C2"/>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EF"/>
    <w:rsid w:val="00F306D6"/>
    <w:rsid w:val="00F306ED"/>
    <w:rsid w:val="00F306F9"/>
    <w:rsid w:val="00F30714"/>
    <w:rsid w:val="00F30875"/>
    <w:rsid w:val="00F30A8C"/>
    <w:rsid w:val="00F30D32"/>
    <w:rsid w:val="00F30EBF"/>
    <w:rsid w:val="00F30EE7"/>
    <w:rsid w:val="00F31073"/>
    <w:rsid w:val="00F31505"/>
    <w:rsid w:val="00F31908"/>
    <w:rsid w:val="00F31C18"/>
    <w:rsid w:val="00F320B0"/>
    <w:rsid w:val="00F32157"/>
    <w:rsid w:val="00F32192"/>
    <w:rsid w:val="00F32472"/>
    <w:rsid w:val="00F324E7"/>
    <w:rsid w:val="00F32535"/>
    <w:rsid w:val="00F3261C"/>
    <w:rsid w:val="00F326B2"/>
    <w:rsid w:val="00F32A5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5F05"/>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576"/>
    <w:rsid w:val="00F42990"/>
    <w:rsid w:val="00F429AF"/>
    <w:rsid w:val="00F42DAB"/>
    <w:rsid w:val="00F42DFF"/>
    <w:rsid w:val="00F42EE1"/>
    <w:rsid w:val="00F42FBD"/>
    <w:rsid w:val="00F42FCD"/>
    <w:rsid w:val="00F4344A"/>
    <w:rsid w:val="00F43452"/>
    <w:rsid w:val="00F43CE9"/>
    <w:rsid w:val="00F43D57"/>
    <w:rsid w:val="00F444F9"/>
    <w:rsid w:val="00F446A8"/>
    <w:rsid w:val="00F4496A"/>
    <w:rsid w:val="00F44A3D"/>
    <w:rsid w:val="00F45117"/>
    <w:rsid w:val="00F45139"/>
    <w:rsid w:val="00F45167"/>
    <w:rsid w:val="00F452D2"/>
    <w:rsid w:val="00F45337"/>
    <w:rsid w:val="00F45748"/>
    <w:rsid w:val="00F457FA"/>
    <w:rsid w:val="00F45917"/>
    <w:rsid w:val="00F45A11"/>
    <w:rsid w:val="00F45C77"/>
    <w:rsid w:val="00F45F6E"/>
    <w:rsid w:val="00F46244"/>
    <w:rsid w:val="00F464CC"/>
    <w:rsid w:val="00F4655C"/>
    <w:rsid w:val="00F4674B"/>
    <w:rsid w:val="00F46EEA"/>
    <w:rsid w:val="00F47231"/>
    <w:rsid w:val="00F47F85"/>
    <w:rsid w:val="00F50316"/>
    <w:rsid w:val="00F50480"/>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0C"/>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36"/>
    <w:rsid w:val="00F57B82"/>
    <w:rsid w:val="00F57C0D"/>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90"/>
    <w:rsid w:val="00F648F1"/>
    <w:rsid w:val="00F64A9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6FBA"/>
    <w:rsid w:val="00F67256"/>
    <w:rsid w:val="00F672FD"/>
    <w:rsid w:val="00F67308"/>
    <w:rsid w:val="00F67D9E"/>
    <w:rsid w:val="00F67E45"/>
    <w:rsid w:val="00F67E4C"/>
    <w:rsid w:val="00F70236"/>
    <w:rsid w:val="00F703DD"/>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73D"/>
    <w:rsid w:val="00F7592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1A0"/>
    <w:rsid w:val="00F8654A"/>
    <w:rsid w:val="00F86745"/>
    <w:rsid w:val="00F8675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DF1"/>
    <w:rsid w:val="00F90F98"/>
    <w:rsid w:val="00F91202"/>
    <w:rsid w:val="00F91321"/>
    <w:rsid w:val="00F913F6"/>
    <w:rsid w:val="00F9144E"/>
    <w:rsid w:val="00F9194D"/>
    <w:rsid w:val="00F920DF"/>
    <w:rsid w:val="00F9210F"/>
    <w:rsid w:val="00F92378"/>
    <w:rsid w:val="00F92669"/>
    <w:rsid w:val="00F9266A"/>
    <w:rsid w:val="00F9295E"/>
    <w:rsid w:val="00F92A62"/>
    <w:rsid w:val="00F93003"/>
    <w:rsid w:val="00F931E8"/>
    <w:rsid w:val="00F9369B"/>
    <w:rsid w:val="00F939C9"/>
    <w:rsid w:val="00F93C06"/>
    <w:rsid w:val="00F94182"/>
    <w:rsid w:val="00F94279"/>
    <w:rsid w:val="00F9443F"/>
    <w:rsid w:val="00F94559"/>
    <w:rsid w:val="00F94917"/>
    <w:rsid w:val="00F949DB"/>
    <w:rsid w:val="00F94BE1"/>
    <w:rsid w:val="00F94CBE"/>
    <w:rsid w:val="00F94E8F"/>
    <w:rsid w:val="00F95061"/>
    <w:rsid w:val="00F95166"/>
    <w:rsid w:val="00F95178"/>
    <w:rsid w:val="00F952B4"/>
    <w:rsid w:val="00F95377"/>
    <w:rsid w:val="00F95AEB"/>
    <w:rsid w:val="00F95D9C"/>
    <w:rsid w:val="00F960E1"/>
    <w:rsid w:val="00F96550"/>
    <w:rsid w:val="00F9657A"/>
    <w:rsid w:val="00F96CE2"/>
    <w:rsid w:val="00F96E5C"/>
    <w:rsid w:val="00F96E80"/>
    <w:rsid w:val="00F97091"/>
    <w:rsid w:val="00F9778B"/>
    <w:rsid w:val="00F978D3"/>
    <w:rsid w:val="00F9796C"/>
    <w:rsid w:val="00F97A0C"/>
    <w:rsid w:val="00F97A11"/>
    <w:rsid w:val="00F97DB7"/>
    <w:rsid w:val="00F97DD7"/>
    <w:rsid w:val="00F97DF7"/>
    <w:rsid w:val="00FA0072"/>
    <w:rsid w:val="00FA011B"/>
    <w:rsid w:val="00FA01AA"/>
    <w:rsid w:val="00FA01E7"/>
    <w:rsid w:val="00FA024F"/>
    <w:rsid w:val="00FA02B7"/>
    <w:rsid w:val="00FA0418"/>
    <w:rsid w:val="00FA05F9"/>
    <w:rsid w:val="00FA0717"/>
    <w:rsid w:val="00FA078B"/>
    <w:rsid w:val="00FA079D"/>
    <w:rsid w:val="00FA0D62"/>
    <w:rsid w:val="00FA1B46"/>
    <w:rsid w:val="00FA1D35"/>
    <w:rsid w:val="00FA1E4D"/>
    <w:rsid w:val="00FA302E"/>
    <w:rsid w:val="00FA327A"/>
    <w:rsid w:val="00FA337C"/>
    <w:rsid w:val="00FA33CB"/>
    <w:rsid w:val="00FA38F5"/>
    <w:rsid w:val="00FA3A5D"/>
    <w:rsid w:val="00FA3C9B"/>
    <w:rsid w:val="00FA3CBA"/>
    <w:rsid w:val="00FA3E8C"/>
    <w:rsid w:val="00FA3F5B"/>
    <w:rsid w:val="00FA41F8"/>
    <w:rsid w:val="00FA432C"/>
    <w:rsid w:val="00FA4621"/>
    <w:rsid w:val="00FA475F"/>
    <w:rsid w:val="00FA495E"/>
    <w:rsid w:val="00FA4BBC"/>
    <w:rsid w:val="00FA4E8F"/>
    <w:rsid w:val="00FA5256"/>
    <w:rsid w:val="00FA5491"/>
    <w:rsid w:val="00FA5531"/>
    <w:rsid w:val="00FA55AF"/>
    <w:rsid w:val="00FA562F"/>
    <w:rsid w:val="00FA5641"/>
    <w:rsid w:val="00FA60FC"/>
    <w:rsid w:val="00FA61D8"/>
    <w:rsid w:val="00FA6554"/>
    <w:rsid w:val="00FA67B2"/>
    <w:rsid w:val="00FA6992"/>
    <w:rsid w:val="00FA6C99"/>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7E7"/>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86B"/>
    <w:rsid w:val="00FB49CD"/>
    <w:rsid w:val="00FB4A07"/>
    <w:rsid w:val="00FB4B8F"/>
    <w:rsid w:val="00FB4CBD"/>
    <w:rsid w:val="00FB4D6F"/>
    <w:rsid w:val="00FB5018"/>
    <w:rsid w:val="00FB52FA"/>
    <w:rsid w:val="00FB5C3C"/>
    <w:rsid w:val="00FB5D24"/>
    <w:rsid w:val="00FB5D5E"/>
    <w:rsid w:val="00FB5E0A"/>
    <w:rsid w:val="00FB5EB4"/>
    <w:rsid w:val="00FB5FEE"/>
    <w:rsid w:val="00FB6659"/>
    <w:rsid w:val="00FB6A7E"/>
    <w:rsid w:val="00FB6AD5"/>
    <w:rsid w:val="00FB6BB3"/>
    <w:rsid w:val="00FB6CEE"/>
    <w:rsid w:val="00FB6EDF"/>
    <w:rsid w:val="00FB71DF"/>
    <w:rsid w:val="00FB7527"/>
    <w:rsid w:val="00FB76B9"/>
    <w:rsid w:val="00FB7897"/>
    <w:rsid w:val="00FB7B14"/>
    <w:rsid w:val="00FC00AF"/>
    <w:rsid w:val="00FC0280"/>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80"/>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6EC"/>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56"/>
    <w:rsid w:val="00FD409D"/>
    <w:rsid w:val="00FD41AD"/>
    <w:rsid w:val="00FD41D8"/>
    <w:rsid w:val="00FD43B1"/>
    <w:rsid w:val="00FD45F9"/>
    <w:rsid w:val="00FD4723"/>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8C"/>
    <w:rsid w:val="00FD77D4"/>
    <w:rsid w:val="00FD7D27"/>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3C1"/>
    <w:rsid w:val="00FE246C"/>
    <w:rsid w:val="00FE2AF4"/>
    <w:rsid w:val="00FE2BF9"/>
    <w:rsid w:val="00FE2E84"/>
    <w:rsid w:val="00FE34B7"/>
    <w:rsid w:val="00FE38A9"/>
    <w:rsid w:val="00FE3AFA"/>
    <w:rsid w:val="00FE3CB7"/>
    <w:rsid w:val="00FE4140"/>
    <w:rsid w:val="00FE42C1"/>
    <w:rsid w:val="00FE43CE"/>
    <w:rsid w:val="00FE45BA"/>
    <w:rsid w:val="00FE47A4"/>
    <w:rsid w:val="00FE47C2"/>
    <w:rsid w:val="00FE4831"/>
    <w:rsid w:val="00FE49F7"/>
    <w:rsid w:val="00FE50B0"/>
    <w:rsid w:val="00FE5148"/>
    <w:rsid w:val="00FE53AF"/>
    <w:rsid w:val="00FE55F1"/>
    <w:rsid w:val="00FE59C8"/>
    <w:rsid w:val="00FE6313"/>
    <w:rsid w:val="00FE6423"/>
    <w:rsid w:val="00FE68E2"/>
    <w:rsid w:val="00FE6A08"/>
    <w:rsid w:val="00FE6A75"/>
    <w:rsid w:val="00FE6A8D"/>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B4C"/>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E366F6"/>
    <w:rsid w:val="04F8383A"/>
    <w:rsid w:val="04FDFCB3"/>
    <w:rsid w:val="0510BECD"/>
    <w:rsid w:val="052B6695"/>
    <w:rsid w:val="052BAA09"/>
    <w:rsid w:val="054347E6"/>
    <w:rsid w:val="0552B36B"/>
    <w:rsid w:val="0566BAAE"/>
    <w:rsid w:val="056E7563"/>
    <w:rsid w:val="05DC785D"/>
    <w:rsid w:val="05E8BB06"/>
    <w:rsid w:val="0614EF3A"/>
    <w:rsid w:val="06165168"/>
    <w:rsid w:val="0620168D"/>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EF9618"/>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AE82C"/>
    <w:rsid w:val="21BCA949"/>
    <w:rsid w:val="21CE19A3"/>
    <w:rsid w:val="21DBBFAA"/>
    <w:rsid w:val="21F271AF"/>
    <w:rsid w:val="21F66F60"/>
    <w:rsid w:val="229315FA"/>
    <w:rsid w:val="22C932A4"/>
    <w:rsid w:val="22CDC530"/>
    <w:rsid w:val="22D6C97D"/>
    <w:rsid w:val="22D93E8B"/>
    <w:rsid w:val="22F86345"/>
    <w:rsid w:val="230D90CB"/>
    <w:rsid w:val="231C127B"/>
    <w:rsid w:val="2344F0F5"/>
    <w:rsid w:val="236B3200"/>
    <w:rsid w:val="237339FE"/>
    <w:rsid w:val="239BA523"/>
    <w:rsid w:val="23A2629F"/>
    <w:rsid w:val="23AB5171"/>
    <w:rsid w:val="23BA8D1F"/>
    <w:rsid w:val="23CCBA17"/>
    <w:rsid w:val="23DCA8BE"/>
    <w:rsid w:val="23E4D13C"/>
    <w:rsid w:val="23F4A22B"/>
    <w:rsid w:val="241B4CE0"/>
    <w:rsid w:val="2444B7CC"/>
    <w:rsid w:val="2471907D"/>
    <w:rsid w:val="2476A283"/>
    <w:rsid w:val="24A7A5A0"/>
    <w:rsid w:val="24AB5ABA"/>
    <w:rsid w:val="24B7E2DC"/>
    <w:rsid w:val="24BDF577"/>
    <w:rsid w:val="24D392DF"/>
    <w:rsid w:val="24E5E040"/>
    <w:rsid w:val="24F1AA0B"/>
    <w:rsid w:val="255451A2"/>
    <w:rsid w:val="25C296E0"/>
    <w:rsid w:val="25E34A53"/>
    <w:rsid w:val="25EFC61B"/>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1339BD"/>
    <w:rsid w:val="2B6E7024"/>
    <w:rsid w:val="2B7440FC"/>
    <w:rsid w:val="2B940E7C"/>
    <w:rsid w:val="2BA6B09C"/>
    <w:rsid w:val="2BAAE310"/>
    <w:rsid w:val="2BB60FC2"/>
    <w:rsid w:val="2C1109E2"/>
    <w:rsid w:val="2C12EF0B"/>
    <w:rsid w:val="2C568108"/>
    <w:rsid w:val="2C5F3B6B"/>
    <w:rsid w:val="2C6319DA"/>
    <w:rsid w:val="2C7EFD5A"/>
    <w:rsid w:val="2C9E0E8B"/>
    <w:rsid w:val="2CDA4BC2"/>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404B56"/>
    <w:rsid w:val="3A64A85A"/>
    <w:rsid w:val="3A7CA1C7"/>
    <w:rsid w:val="3AD99075"/>
    <w:rsid w:val="3ADD50C9"/>
    <w:rsid w:val="3B2BCE12"/>
    <w:rsid w:val="3B6C2BC8"/>
    <w:rsid w:val="3B738BE8"/>
    <w:rsid w:val="3B96B207"/>
    <w:rsid w:val="3BAD097C"/>
    <w:rsid w:val="3BCBAA53"/>
    <w:rsid w:val="3BE4F117"/>
    <w:rsid w:val="3C4608A7"/>
    <w:rsid w:val="3C4AC1E7"/>
    <w:rsid w:val="3C696DED"/>
    <w:rsid w:val="3C6B7CC0"/>
    <w:rsid w:val="3C7EB0D0"/>
    <w:rsid w:val="3C9675DA"/>
    <w:rsid w:val="3CB073AF"/>
    <w:rsid w:val="3CCBF8F1"/>
    <w:rsid w:val="3CFCADE5"/>
    <w:rsid w:val="3D23C634"/>
    <w:rsid w:val="3D389778"/>
    <w:rsid w:val="3D3D2414"/>
    <w:rsid w:val="3D51F558"/>
    <w:rsid w:val="3D86E060"/>
    <w:rsid w:val="3D9A632C"/>
    <w:rsid w:val="3D9D539C"/>
    <w:rsid w:val="3DB8CE2A"/>
    <w:rsid w:val="3DC7B689"/>
    <w:rsid w:val="3DC90855"/>
    <w:rsid w:val="3E10689C"/>
    <w:rsid w:val="3E20A754"/>
    <w:rsid w:val="3E540C2B"/>
    <w:rsid w:val="3E7BD958"/>
    <w:rsid w:val="3E8A4A93"/>
    <w:rsid w:val="3E99031A"/>
    <w:rsid w:val="3E9F1BD7"/>
    <w:rsid w:val="3EA5CFD5"/>
    <w:rsid w:val="3ECA4954"/>
    <w:rsid w:val="3EF23E8B"/>
    <w:rsid w:val="3F4EAA14"/>
    <w:rsid w:val="3F978074"/>
    <w:rsid w:val="3FA42802"/>
    <w:rsid w:val="3FEA3F80"/>
    <w:rsid w:val="404BF539"/>
    <w:rsid w:val="405C0120"/>
    <w:rsid w:val="40FEB1B9"/>
    <w:rsid w:val="4110C6C9"/>
    <w:rsid w:val="41134FF1"/>
    <w:rsid w:val="41262090"/>
    <w:rsid w:val="4137ED07"/>
    <w:rsid w:val="41B33527"/>
    <w:rsid w:val="41BC5BAF"/>
    <w:rsid w:val="41FA592A"/>
    <w:rsid w:val="4217903B"/>
    <w:rsid w:val="4251436E"/>
    <w:rsid w:val="425B2109"/>
    <w:rsid w:val="428FDCF0"/>
    <w:rsid w:val="42B4ED8B"/>
    <w:rsid w:val="42BCE298"/>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C8BE3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CCC64B"/>
    <w:rsid w:val="4CD998B8"/>
    <w:rsid w:val="4D040E6F"/>
    <w:rsid w:val="4D066369"/>
    <w:rsid w:val="4D40344B"/>
    <w:rsid w:val="4D5E30AC"/>
    <w:rsid w:val="4D5EF95D"/>
    <w:rsid w:val="4D778E8C"/>
    <w:rsid w:val="4D9DC6D6"/>
    <w:rsid w:val="4DAC46C3"/>
    <w:rsid w:val="4DB059F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CD76CE"/>
    <w:rsid w:val="4FEED132"/>
    <w:rsid w:val="50148F6B"/>
    <w:rsid w:val="504ED0FC"/>
    <w:rsid w:val="50A45118"/>
    <w:rsid w:val="50AF4C69"/>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376C1"/>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3CE8B4"/>
    <w:rsid w:val="60767E75"/>
    <w:rsid w:val="60A42848"/>
    <w:rsid w:val="60D77036"/>
    <w:rsid w:val="60EE8F6B"/>
    <w:rsid w:val="6100FBBB"/>
    <w:rsid w:val="611148D4"/>
    <w:rsid w:val="611C5612"/>
    <w:rsid w:val="611E1FA6"/>
    <w:rsid w:val="612BD760"/>
    <w:rsid w:val="615DEC17"/>
    <w:rsid w:val="6172BD5B"/>
    <w:rsid w:val="61811236"/>
    <w:rsid w:val="61B79654"/>
    <w:rsid w:val="61C1692B"/>
    <w:rsid w:val="62847C69"/>
    <w:rsid w:val="628EEA49"/>
    <w:rsid w:val="628F5623"/>
    <w:rsid w:val="629AA10D"/>
    <w:rsid w:val="629E5FB3"/>
    <w:rsid w:val="62AB1389"/>
    <w:rsid w:val="62B05368"/>
    <w:rsid w:val="62DCC902"/>
    <w:rsid w:val="633C5587"/>
    <w:rsid w:val="638C33AC"/>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034F1"/>
    <w:rsid w:val="689E25A1"/>
    <w:rsid w:val="68BEF755"/>
    <w:rsid w:val="68C2E8CC"/>
    <w:rsid w:val="68CF39BA"/>
    <w:rsid w:val="68D7BA10"/>
    <w:rsid w:val="68DF74C5"/>
    <w:rsid w:val="68E24F0D"/>
    <w:rsid w:val="691675F8"/>
    <w:rsid w:val="691862F1"/>
    <w:rsid w:val="69753085"/>
    <w:rsid w:val="69ABD961"/>
    <w:rsid w:val="69D2A040"/>
    <w:rsid w:val="69FC8AAB"/>
    <w:rsid w:val="6A0DBFCC"/>
    <w:rsid w:val="6A167639"/>
    <w:rsid w:val="6A4C71E5"/>
    <w:rsid w:val="6A6787FF"/>
    <w:rsid w:val="6A781913"/>
    <w:rsid w:val="6A93C5EE"/>
    <w:rsid w:val="6A98CE39"/>
    <w:rsid w:val="6AAD9F7D"/>
    <w:rsid w:val="6AB43352"/>
    <w:rsid w:val="6AD5D421"/>
    <w:rsid w:val="6B6C12C1"/>
    <w:rsid w:val="6B71FCFC"/>
    <w:rsid w:val="6B87B65C"/>
    <w:rsid w:val="6B8FF6E0"/>
    <w:rsid w:val="6BB5661C"/>
    <w:rsid w:val="6BC9031D"/>
    <w:rsid w:val="6BE46E87"/>
    <w:rsid w:val="6C491998"/>
    <w:rsid w:val="6C6C18E3"/>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7184E3"/>
    <w:rsid w:val="7392EF61"/>
    <w:rsid w:val="739CC33C"/>
    <w:rsid w:val="73A709A0"/>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8BEB80"/>
    <w:rsid w:val="76ADC949"/>
    <w:rsid w:val="76C0094A"/>
    <w:rsid w:val="76D45986"/>
    <w:rsid w:val="76E1E5BE"/>
    <w:rsid w:val="76EF5A0F"/>
    <w:rsid w:val="76F16CD8"/>
    <w:rsid w:val="7702FEF0"/>
    <w:rsid w:val="772EDEE0"/>
    <w:rsid w:val="77635036"/>
    <w:rsid w:val="7781ABA3"/>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C69720D6-BB42-4E7E-9169-FB115F8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tabs>
        <w:tab w:val="num" w:pos="360"/>
      </w:tabs>
      <w:ind w:left="720" w:hanging="720"/>
      <w:outlineLvl w:val="3"/>
    </w:pPr>
    <w:rPr>
      <w:sz w:val="24"/>
    </w:rPr>
  </w:style>
  <w:style w:type="paragraph" w:styleId="Heading5">
    <w:name w:val="heading 5"/>
    <w:aliases w:val="h5,Heading5"/>
    <w:basedOn w:val="Heading4"/>
    <w:next w:val="Normal"/>
    <w:qFormat/>
    <w:rsid w:val="00DB3A47"/>
    <w:pPr>
      <w:numPr>
        <w:ilvl w:val="4"/>
      </w:numPr>
      <w:tabs>
        <w:tab w:val="num" w:pos="360"/>
      </w:tabs>
      <w:ind w:left="720" w:hanging="720"/>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cf01">
    <w:name w:val="cf01"/>
    <w:basedOn w:val="DefaultParagraphFont"/>
    <w:rsid w:val="003005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115554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800977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5AIRPNAIUNRU-1830940522-22895</_dlc_DocId>
    <_dlc_DocIdUrl xmlns="71c5aaf6-e6ce-465b-b873-5148d2a4c105">
      <Url>https://nokia.sharepoint.com/sites/c5g/5gradio/_layouts/15/DocIdRedir.aspx?ID=5AIRPNAIUNRU-1830940522-22895</Url>
      <Description>5AIRPNAIUNRU-1830940522-22895</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287B6353-4712-47FB-B933-FD09C3823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www.w3.org/XML/1998/namespace"/>
    <ds:schemaRef ds:uri="http://purl.org/dc/terms/"/>
    <ds:schemaRef ds:uri="http://schemas.microsoft.com/office/2006/documentManagement/types"/>
    <ds:schemaRef ds:uri="ebabf6ce-2443-438c-9946-ecc878e7654a"/>
    <ds:schemaRef ds:uri="71c5aaf6-e6ce-465b-b873-5148d2a4c105"/>
    <ds:schemaRef ds:uri="http://purl.org/dc/elements/1.1/"/>
    <ds:schemaRef ds:uri="3b34c8f0-1ef5-4d1e-bb66-517ce7fe7356"/>
    <ds:schemaRef ds:uri="http://purl.org/dc/dcmitype/"/>
    <ds:schemaRef ds:uri="http://schemas.microsoft.com/office/infopath/2007/PartnerControls"/>
    <ds:schemaRef ds:uri="http://schemas.openxmlformats.org/package/2006/metadata/core-properties"/>
    <ds:schemaRef ds:uri="95d2e41d-1f11-4347-bb1c-11d6a32975dd"/>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2494</Words>
  <Characters>14216</Characters>
  <Application>Microsoft Office Word</Application>
  <DocSecurity>0</DocSecurity>
  <Lines>118</Lines>
  <Paragraphs>33</Paragraphs>
  <ScaleCrop>false</ScaleCrop>
  <Manager/>
  <Company/>
  <LinksUpToDate>false</LinksUpToDate>
  <CharactersWithSpaces>16677</CharactersWithSpaces>
  <SharedDoc>false</SharedDoc>
  <HLinks>
    <vt:vector size="18" baseType="variant">
      <vt:variant>
        <vt:i4>1048686</vt:i4>
      </vt:variant>
      <vt:variant>
        <vt:i4>6</vt:i4>
      </vt:variant>
      <vt:variant>
        <vt:i4>0</vt:i4>
      </vt:variant>
      <vt:variant>
        <vt:i4>5</vt:i4>
      </vt:variant>
      <vt:variant>
        <vt:lpwstr>mailto:tao.b.tao@nokia-sbell.com</vt:lpwstr>
      </vt:variant>
      <vt:variant>
        <vt:lpwstr/>
      </vt:variant>
      <vt:variant>
        <vt:i4>4849713</vt:i4>
      </vt:variant>
      <vt:variant>
        <vt:i4>3</vt:i4>
      </vt:variant>
      <vt:variant>
        <vt:i4>0</vt:i4>
      </vt:variant>
      <vt:variant>
        <vt:i4>5</vt:i4>
      </vt:variant>
      <vt:variant>
        <vt:lpwstr>mailto:gilsoo.lee@nokia.com</vt:lpwstr>
      </vt:variant>
      <vt:variant>
        <vt:lpwstr/>
      </vt:variant>
      <vt:variant>
        <vt:i4>1048686</vt:i4>
      </vt:variant>
      <vt:variant>
        <vt:i4>0</vt:i4>
      </vt:variant>
      <vt:variant>
        <vt:i4>0</vt:i4>
      </vt:variant>
      <vt:variant>
        <vt:i4>5</vt:i4>
      </vt:variant>
      <vt:variant>
        <vt:lpwstr>mailto:tao.b.tao@nokia-sbell.com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2019-05-01T03:45:00Z</cp:lastPrinted>
  <dcterms:created xsi:type="dcterms:W3CDTF">2023-09-29T20:21:00Z</dcterms:created>
  <dcterms:modified xsi:type="dcterms:W3CDTF">2023-09-29T20:21:00Z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0282839c-77e2-449c-9b4c-2f6078484525</vt:lpwstr>
  </property>
  <property fmtid="{D5CDD505-2E9C-101B-9397-08002B2CF9AE}" pid="13" name="MediaServiceImageTags">
    <vt:lpwstr/>
  </property>
</Properties>
</file>